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0E57F" w14:textId="005549C5"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2E1AD1">
        <w:rPr>
          <w:rFonts w:ascii="Times New Roman" w:hAnsi="Times New Roman"/>
          <w:b/>
          <w:sz w:val="24"/>
          <w:lang w:val="en-US"/>
        </w:rPr>
        <w:t>100</w:t>
      </w:r>
      <w:r w:rsidR="00D95CFB">
        <w:rPr>
          <w:rFonts w:ascii="Times New Roman" w:hAnsi="Times New Roman"/>
          <w:b/>
          <w:sz w:val="24"/>
          <w:lang w:val="en-US"/>
        </w:rPr>
        <w:t>-E</w:t>
      </w:r>
      <w:bookmarkStart w:id="0" w:name="_GoBack"/>
      <w:bookmarkEnd w:id="0"/>
      <w:r w:rsidR="00674FAB" w:rsidRPr="00902155">
        <w:rPr>
          <w:rFonts w:ascii="Times New Roman" w:hAnsi="Times New Roman"/>
          <w:b/>
          <w:sz w:val="24"/>
        </w:rPr>
        <w:t xml:space="preserve">                             </w:t>
      </w:r>
      <w:r w:rsidR="002B031A">
        <w:rPr>
          <w:rFonts w:ascii="Times New Roman" w:hAnsi="Times New Roman"/>
          <w:b/>
          <w:sz w:val="24"/>
        </w:rPr>
        <w:t xml:space="preserve">                   </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2B031A">
        <w:rPr>
          <w:rFonts w:ascii="Times New Roman" w:hAnsi="Times New Roman"/>
          <w:b/>
          <w:sz w:val="24"/>
        </w:rPr>
        <w:t>20007</w:t>
      </w:r>
      <w:r w:rsidR="00E553C5">
        <w:rPr>
          <w:rFonts w:ascii="Times New Roman" w:hAnsi="Times New Roman"/>
          <w:b/>
          <w:sz w:val="24"/>
        </w:rPr>
        <w:t>18</w:t>
      </w:r>
    </w:p>
    <w:p w14:paraId="1C410A49" w14:textId="32B41DC0" w:rsidR="00CC53D4" w:rsidRPr="005A4EE4" w:rsidRDefault="002B031A" w:rsidP="00CC53D4">
      <w:pPr>
        <w:spacing w:after="0"/>
        <w:rPr>
          <w:rFonts w:ascii="Times New Roman" w:hAnsi="Times New Roman"/>
          <w:b/>
          <w:sz w:val="24"/>
          <w:lang w:val="en-US"/>
        </w:rPr>
      </w:pPr>
      <w:r>
        <w:rPr>
          <w:rFonts w:ascii="Times New Roman" w:hAnsi="Times New Roman"/>
          <w:b/>
          <w:sz w:val="24"/>
          <w:lang w:val="en-US"/>
        </w:rPr>
        <w:t>e-Meeting</w:t>
      </w:r>
      <w:r w:rsidR="005A4EE4">
        <w:rPr>
          <w:rFonts w:ascii="Times New Roman" w:hAnsi="Times New Roman"/>
          <w:b/>
          <w:sz w:val="24"/>
          <w:lang w:val="en-US"/>
        </w:rPr>
        <w:t xml:space="preserve">, </w:t>
      </w:r>
      <w:r w:rsidR="002E1AD1">
        <w:rPr>
          <w:rFonts w:ascii="Times New Roman" w:hAnsi="Times New Roman"/>
          <w:b/>
          <w:sz w:val="24"/>
          <w:lang w:val="en-US"/>
        </w:rPr>
        <w:t>February</w:t>
      </w:r>
      <w:r w:rsidR="00A75677" w:rsidRPr="00902155">
        <w:rPr>
          <w:rFonts w:ascii="Times New Roman" w:hAnsi="Times New Roman"/>
          <w:b/>
          <w:sz w:val="24"/>
          <w:lang w:val="en-US"/>
        </w:rPr>
        <w:t xml:space="preserve"> </w:t>
      </w:r>
      <w:r w:rsidR="002E1AD1">
        <w:rPr>
          <w:rFonts w:ascii="Times New Roman" w:hAnsi="Times New Roman"/>
          <w:b/>
          <w:sz w:val="24"/>
          <w:lang w:val="en-US"/>
        </w:rPr>
        <w:t>24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w:t>
      </w:r>
      <w:r>
        <w:rPr>
          <w:rFonts w:ascii="Times New Roman" w:hAnsi="Times New Roman"/>
          <w:b/>
          <w:sz w:val="24"/>
          <w:lang w:val="en-US"/>
        </w:rPr>
        <w:t xml:space="preserve"> March</w:t>
      </w:r>
      <w:r w:rsidR="00F32A9F" w:rsidRPr="00902155">
        <w:rPr>
          <w:rFonts w:ascii="Times New Roman" w:hAnsi="Times New Roman"/>
          <w:b/>
          <w:sz w:val="24"/>
          <w:lang w:val="en-US"/>
        </w:rPr>
        <w:t xml:space="preserve"> </w:t>
      </w:r>
      <w:r>
        <w:rPr>
          <w:rFonts w:ascii="Times New Roman" w:hAnsi="Times New Roman"/>
          <w:b/>
          <w:sz w:val="24"/>
          <w:lang w:val="en-US"/>
        </w:rPr>
        <w:t>6</w:t>
      </w:r>
      <w:r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w:t>
      </w:r>
      <w:r w:rsidRPr="00902155">
        <w:rPr>
          <w:rFonts w:ascii="Times New Roman" w:hAnsi="Times New Roman"/>
          <w:b/>
          <w:sz w:val="24"/>
          <w:lang w:val="en-US"/>
        </w:rPr>
        <w:t>20</w:t>
      </w:r>
      <w:r>
        <w:rPr>
          <w:rFonts w:ascii="Times New Roman" w:hAnsi="Times New Roman"/>
          <w:b/>
          <w:sz w:val="24"/>
          <w:lang w:val="en-US"/>
        </w:rPr>
        <w:t>20</w:t>
      </w:r>
      <w:r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D4672AD" w14:textId="7D7F77D2"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w:t>
      </w:r>
      <w:r w:rsidR="00E553C5">
        <w:rPr>
          <w:rFonts w:ascii="Times New Roman" w:hAnsi="Times New Roman"/>
          <w:b/>
          <w:bCs/>
          <w:sz w:val="24"/>
          <w:lang w:val="en-US"/>
        </w:rPr>
        <w:t>1.</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71008E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E553C5" w:rsidRPr="00E553C5">
        <w:rPr>
          <w:rFonts w:ascii="Times New Roman" w:hAnsi="Times New Roman"/>
          <w:b/>
          <w:bCs/>
          <w:sz w:val="24"/>
          <w:lang w:val="en-US"/>
        </w:rPr>
        <w:t>Clarification on UE features on BWP operations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0A46C34C" w14:textId="5EF62AC2" w:rsidR="00F80923" w:rsidRPr="00902155" w:rsidRDefault="00BB3252" w:rsidP="000E172E">
      <w:pPr>
        <w:spacing w:after="0"/>
        <w:rPr>
          <w:rFonts w:ascii="Times New Roman" w:hAnsi="Times New Roman"/>
        </w:rPr>
      </w:pPr>
      <w:r>
        <w:rPr>
          <w:rFonts w:ascii="Times New Roman" w:hAnsi="Times New Roman"/>
        </w:rPr>
        <w:t xml:space="preserve">BWP framework is specified in NR Rel-15. </w:t>
      </w:r>
      <w:r w:rsidR="00FB3D11">
        <w:rPr>
          <w:rFonts w:ascii="Times New Roman" w:hAnsi="Times New Roman"/>
        </w:rPr>
        <w:t>An initial DL BWP and an initial UL BWP are configured by MIB/SIB1, which are common to all UEs in the cell. Once a UE is connected to a cell, up to 4 DL BWPs and up to 4 UL BWPs could be configured to the UE by RRC signalling. Different BWPs may have different numerologies. The exact number and numerology of UE specifically configured DL BWPs and UL BWPs should be configured according to reported UE capability</w:t>
      </w:r>
      <w:r w:rsidR="00104F60">
        <w:rPr>
          <w:rFonts w:ascii="Times New Roman" w:hAnsi="Times New Roman"/>
        </w:rPr>
        <w:t xml:space="preserve"> [1]</w:t>
      </w:r>
      <w:r w:rsidR="00FB3D11">
        <w:rPr>
          <w:rFonts w:ascii="Times New Roman" w:hAnsi="Times New Roman"/>
        </w:rPr>
        <w:t xml:space="preserve">. </w:t>
      </w:r>
      <w:r w:rsidR="00D83A6D">
        <w:rPr>
          <w:rFonts w:ascii="Times New Roman" w:hAnsi="Times New Roman"/>
        </w:rPr>
        <w:t>However, it is not clear if the</w:t>
      </w:r>
      <w:r w:rsidR="00EA36B1">
        <w:rPr>
          <w:rFonts w:ascii="Times New Roman" w:hAnsi="Times New Roman"/>
        </w:rPr>
        <w:t xml:space="preserve"> different</w:t>
      </w:r>
      <w:r w:rsidR="00D83A6D">
        <w:rPr>
          <w:rFonts w:ascii="Times New Roman" w:hAnsi="Times New Roman"/>
        </w:rPr>
        <w:t xml:space="preserve"> </w:t>
      </w:r>
      <w:r w:rsidR="00EA36B1">
        <w:rPr>
          <w:rFonts w:ascii="Times New Roman" w:hAnsi="Times New Roman"/>
        </w:rPr>
        <w:t>numerologies between active DL and UL BWP</w:t>
      </w:r>
      <w:r w:rsidR="00D83A6D">
        <w:rPr>
          <w:rFonts w:ascii="Times New Roman" w:hAnsi="Times New Roman"/>
        </w:rPr>
        <w:t xml:space="preserve"> are supported or not by the UE capability [1]. </w:t>
      </w:r>
    </w:p>
    <w:p w14:paraId="5FBAC7C7" w14:textId="793753DA" w:rsidR="00D36D1D" w:rsidRDefault="00FB3D11"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Discussions</w:t>
      </w:r>
    </w:p>
    <w:p w14:paraId="7A844725" w14:textId="576DBF19" w:rsidR="00E46012" w:rsidRDefault="00923C43" w:rsidP="007005C3">
      <w:pPr>
        <w:spacing w:after="0"/>
      </w:pPr>
      <w:r>
        <w:t>In this section, we provide our views of the BWP related UE features FG 6-1/6-2/6-3/6-4,</w:t>
      </w:r>
      <w:r w:rsidR="00CC199D">
        <w:t xml:space="preserve"> focusing on </w:t>
      </w:r>
      <w:r w:rsidR="00561A57">
        <w:t xml:space="preserve">the same or different numerology between a DL BWP and a UL BWP. </w:t>
      </w:r>
    </w:p>
    <w:p w14:paraId="54F608C2" w14:textId="77777777" w:rsidR="00240B08" w:rsidRDefault="00240B08" w:rsidP="007005C3">
      <w:pPr>
        <w:spacing w:after="0"/>
      </w:pPr>
    </w:p>
    <w:p w14:paraId="06EF303D" w14:textId="0FF36B7A" w:rsidR="003D72DB" w:rsidRDefault="0091313F" w:rsidP="007005C3">
      <w:pPr>
        <w:spacing w:after="0"/>
      </w:pPr>
      <w:r>
        <w:t>FG 6-1 is</w:t>
      </w:r>
      <w:r w:rsidR="007145E5">
        <w:t xml:space="preserve"> the basic set of support</w:t>
      </w:r>
      <w:r w:rsidR="00307C22">
        <w:t>ed</w:t>
      </w:r>
      <w:r w:rsidR="007145E5">
        <w:t xml:space="preserve"> BWP operations. Besides the initial DL/UL BWP, at most one DL BWP and one UL BWP can be UE specifically configured for the UE. </w:t>
      </w:r>
      <w:r w:rsidR="001A2851">
        <w:t xml:space="preserve">The limitation of numerologies </w:t>
      </w:r>
      <w:r w:rsidR="00FB111D">
        <w:t>is</w:t>
      </w:r>
      <w:r w:rsidR="001A2851">
        <w:t xml:space="preserve"> analysed in the following</w:t>
      </w:r>
      <w:r w:rsidR="00155F5D">
        <w:t xml:space="preserve">. </w:t>
      </w:r>
      <w:r w:rsidR="007145E5">
        <w:t xml:space="preserve"> </w:t>
      </w:r>
    </w:p>
    <w:p w14:paraId="078E3113" w14:textId="77777777" w:rsidR="002A0486" w:rsidRDefault="002A0486" w:rsidP="002A0486">
      <w:pPr>
        <w:spacing w:after="0"/>
      </w:pPr>
    </w:p>
    <w:p w14:paraId="0C4932E5" w14:textId="6BFB1E94" w:rsidR="00752F7E" w:rsidRPr="002A0486" w:rsidRDefault="00752F7E" w:rsidP="002A0486">
      <w:pPr>
        <w:pStyle w:val="ListParagraph"/>
        <w:numPr>
          <w:ilvl w:val="0"/>
          <w:numId w:val="48"/>
        </w:numPr>
        <w:spacing w:after="0"/>
        <w:rPr>
          <w:i/>
          <w:iCs/>
        </w:rPr>
      </w:pPr>
      <w:r w:rsidRPr="002A0486">
        <w:rPr>
          <w:i/>
          <w:iCs/>
        </w:rPr>
        <w:t>The initial DL and UL BWP can have same or different numerologies</w:t>
      </w:r>
      <w:r w:rsidR="007B6CC8" w:rsidRPr="002A0486">
        <w:rPr>
          <w:i/>
          <w:iCs/>
        </w:rPr>
        <w:t xml:space="preserve">. </w:t>
      </w:r>
    </w:p>
    <w:p w14:paraId="1BD1152B" w14:textId="77777777" w:rsidR="002A0486" w:rsidRPr="002A0486" w:rsidRDefault="002A0486" w:rsidP="002A0486">
      <w:pPr>
        <w:spacing w:after="0"/>
        <w:rPr>
          <w:i/>
          <w:iCs/>
        </w:rPr>
      </w:pPr>
    </w:p>
    <w:p w14:paraId="36E4AF14" w14:textId="2CBD3ADE" w:rsidR="007B6CC8" w:rsidRPr="00752F7E" w:rsidRDefault="006009A8" w:rsidP="002A0486">
      <w:pPr>
        <w:pStyle w:val="ListParagraph"/>
        <w:spacing w:after="0"/>
        <w:ind w:left="360"/>
      </w:pPr>
      <w:r>
        <w:t>Since</w:t>
      </w:r>
      <w:r w:rsidR="00441153">
        <w:t xml:space="preserve"> a SCS for initial UL BWP could be configured in </w:t>
      </w:r>
      <w:r w:rsidR="00441153" w:rsidRPr="00B916EC">
        <w:t xml:space="preserve">by </w:t>
      </w:r>
      <w:r w:rsidR="00441153" w:rsidRPr="00FB111D">
        <w:rPr>
          <w:i/>
          <w:iCs/>
        </w:rPr>
        <w:t>subcarrierSpacing</w:t>
      </w:r>
      <w:r w:rsidR="00441153" w:rsidRPr="002A0486">
        <w:t xml:space="preserve"> </w:t>
      </w:r>
      <w:r w:rsidR="00441153">
        <w:t>in</w:t>
      </w:r>
      <w:r w:rsidR="00441153" w:rsidRPr="00827AA9">
        <w:t xml:space="preserve"> </w:t>
      </w:r>
      <w:r w:rsidR="00441153" w:rsidRPr="00FB111D">
        <w:rPr>
          <w:i/>
          <w:iCs/>
        </w:rPr>
        <w:t>BWP-UplinkCommon</w:t>
      </w:r>
      <w:r w:rsidR="00441153">
        <w:t xml:space="preserve">. Therefore, the same or different numerologies between initial DL and UL BWPs are both possible. </w:t>
      </w:r>
    </w:p>
    <w:p w14:paraId="0313F4FA" w14:textId="77777777" w:rsidR="002A0486" w:rsidRDefault="002A0486" w:rsidP="002A0486">
      <w:pPr>
        <w:spacing w:after="0"/>
      </w:pPr>
    </w:p>
    <w:p w14:paraId="49A1CDD4" w14:textId="506F3887" w:rsidR="00441153" w:rsidRDefault="00431C0C" w:rsidP="002A0486">
      <w:pPr>
        <w:pStyle w:val="ListParagraph"/>
        <w:numPr>
          <w:ilvl w:val="0"/>
          <w:numId w:val="48"/>
        </w:numPr>
        <w:spacing w:after="0"/>
        <w:rPr>
          <w:i/>
          <w:iCs/>
        </w:rPr>
      </w:pPr>
      <w:r w:rsidRPr="002A0486">
        <w:rPr>
          <w:i/>
          <w:iCs/>
        </w:rPr>
        <w:t>UE-specific RRC configured DL/UL BWP can have the same or different numerology from the initial active DL/UL BWP</w:t>
      </w:r>
      <w:r w:rsidR="002A0486">
        <w:rPr>
          <w:i/>
          <w:iCs/>
        </w:rPr>
        <w:t>.</w:t>
      </w:r>
    </w:p>
    <w:p w14:paraId="55D87486" w14:textId="77777777" w:rsidR="002A0486" w:rsidRPr="002A0486" w:rsidRDefault="002A0486" w:rsidP="002A0486">
      <w:pPr>
        <w:spacing w:after="0"/>
        <w:rPr>
          <w:i/>
          <w:iCs/>
        </w:rPr>
      </w:pPr>
    </w:p>
    <w:p w14:paraId="6F322DEA" w14:textId="62CA794F" w:rsidR="00752F7E" w:rsidRDefault="00441153" w:rsidP="002A0486">
      <w:pPr>
        <w:pStyle w:val="ListParagraph"/>
        <w:spacing w:after="0"/>
        <w:ind w:left="360"/>
      </w:pPr>
      <w:r>
        <w:t xml:space="preserve">This is explicitly </w:t>
      </w:r>
      <w:r w:rsidR="00431C0C">
        <w:t>captured for FG 6-1 in [1].</w:t>
      </w:r>
    </w:p>
    <w:p w14:paraId="1F003AEF" w14:textId="77777777" w:rsidR="002A0486" w:rsidRDefault="002A0486" w:rsidP="002A0486">
      <w:pPr>
        <w:spacing w:after="0"/>
      </w:pPr>
    </w:p>
    <w:p w14:paraId="7DA64466" w14:textId="7E5256A3" w:rsidR="00431C0C" w:rsidRPr="002A0486" w:rsidRDefault="00441153" w:rsidP="002A0486">
      <w:pPr>
        <w:pStyle w:val="ListParagraph"/>
        <w:numPr>
          <w:ilvl w:val="0"/>
          <w:numId w:val="48"/>
        </w:numPr>
        <w:spacing w:after="0"/>
        <w:rPr>
          <w:i/>
          <w:iCs/>
        </w:rPr>
      </w:pPr>
      <w:r w:rsidRPr="002A0486">
        <w:rPr>
          <w:i/>
          <w:iCs/>
        </w:rPr>
        <w:t>However, it is unclear</w:t>
      </w:r>
      <w:r w:rsidR="009C0683">
        <w:rPr>
          <w:i/>
          <w:iCs/>
        </w:rPr>
        <w:t xml:space="preserve"> that</w:t>
      </w:r>
      <w:r w:rsidRPr="002A0486">
        <w:rPr>
          <w:i/>
          <w:iCs/>
        </w:rPr>
        <w:t xml:space="preserve"> if different numerology between the UE-specific configured DL and UL BWP is allowed</w:t>
      </w:r>
      <w:r w:rsidR="002D3B38">
        <w:rPr>
          <w:i/>
          <w:iCs/>
        </w:rPr>
        <w:t xml:space="preserve"> in F</w:t>
      </w:r>
      <w:r w:rsidR="00813450">
        <w:rPr>
          <w:i/>
          <w:iCs/>
        </w:rPr>
        <w:t>G</w:t>
      </w:r>
      <w:r w:rsidR="002D3B38">
        <w:rPr>
          <w:i/>
          <w:iCs/>
        </w:rPr>
        <w:t xml:space="preserve"> 6-1</w:t>
      </w:r>
      <w:r w:rsidRPr="002A0486">
        <w:rPr>
          <w:i/>
          <w:iCs/>
        </w:rPr>
        <w:t xml:space="preserve">. </w:t>
      </w:r>
    </w:p>
    <w:p w14:paraId="00F9730C" w14:textId="77777777" w:rsidR="002A0486" w:rsidRDefault="002A0486" w:rsidP="002A0486">
      <w:pPr>
        <w:spacing w:after="0"/>
      </w:pPr>
    </w:p>
    <w:p w14:paraId="69757668" w14:textId="0414139B" w:rsidR="002A0486" w:rsidRDefault="001A2851" w:rsidP="002A0486">
      <w:pPr>
        <w:pStyle w:val="ListParagraph"/>
        <w:spacing w:after="0"/>
        <w:ind w:left="360"/>
      </w:pPr>
      <w:r>
        <w:t xml:space="preserve">FG 6-1 is basic feature group and is the prerequisite feature group for FG 6-2, 6-3 and 6-4. In this sense, </w:t>
      </w:r>
      <w:r w:rsidR="00386FDB">
        <w:t xml:space="preserve">it is </w:t>
      </w:r>
      <w:r w:rsidR="56FD0386">
        <w:t xml:space="preserve">natural </w:t>
      </w:r>
      <w:r w:rsidR="00386FDB">
        <w:t xml:space="preserve">that </w:t>
      </w:r>
      <w:r>
        <w:t xml:space="preserve">only </w:t>
      </w:r>
      <w:r w:rsidR="00386FDB">
        <w:t xml:space="preserve">limited functionality can be supported in FG 6-1, which may forbid the support of different numerology of the UE-specific configured DL and UL BWP for simplicity. </w:t>
      </w:r>
    </w:p>
    <w:p w14:paraId="3CE1B083" w14:textId="77777777" w:rsidR="002A0486" w:rsidRDefault="002A0486" w:rsidP="002A0486">
      <w:pPr>
        <w:pStyle w:val="ListParagraph"/>
        <w:spacing w:after="0"/>
        <w:ind w:left="360"/>
      </w:pPr>
    </w:p>
    <w:p w14:paraId="465122D6" w14:textId="6C16C922" w:rsidR="00450387" w:rsidRDefault="002A0486" w:rsidP="002A0486">
      <w:pPr>
        <w:pStyle w:val="ListParagraph"/>
        <w:spacing w:after="0"/>
        <w:ind w:left="360"/>
      </w:pPr>
      <w:r>
        <w:t>On</w:t>
      </w:r>
      <w:r w:rsidR="00386FDB">
        <w:t xml:space="preserve"> the other hand, since different numerology is already supported for the initial DL and UL BWP, UE should already have the capability to operate with different numerology in the active DL and UL BWP. Therefore, UE </w:t>
      </w:r>
      <w:r w:rsidR="00FB111D">
        <w:t>is already capable to</w:t>
      </w:r>
      <w:r w:rsidR="00386FDB">
        <w:t xml:space="preserve"> </w:t>
      </w:r>
      <w:r w:rsidR="00FB111D">
        <w:t>run with</w:t>
      </w:r>
      <w:r w:rsidR="00386FDB">
        <w:t xml:space="preserve"> different numerology of</w:t>
      </w:r>
      <w:r w:rsidR="00386FDB" w:rsidRPr="00386FDB">
        <w:t xml:space="preserve"> </w:t>
      </w:r>
      <w:r w:rsidR="00386FDB" w:rsidRPr="00752F7E">
        <w:t>DL and UL BWP</w:t>
      </w:r>
      <w:r w:rsidR="00386FDB">
        <w:t xml:space="preserve">. </w:t>
      </w:r>
      <w:r w:rsidR="008F5B46">
        <w:t>Further, a</w:t>
      </w:r>
      <w:r w:rsidR="00450387">
        <w:t>ccording to</w:t>
      </w:r>
      <w:r w:rsidR="00CF4158">
        <w:t xml:space="preserve"> section “</w:t>
      </w:r>
      <w:bookmarkStart w:id="3" w:name="_Toc20426305"/>
      <w:bookmarkStart w:id="4" w:name="_Toc29321702"/>
      <w:r w:rsidR="00CF4158" w:rsidRPr="00325D1F">
        <w:t>B.2</w:t>
      </w:r>
      <w:r w:rsidR="00CF4158">
        <w:t xml:space="preserve"> </w:t>
      </w:r>
      <w:r w:rsidR="00CF4158" w:rsidRPr="00325D1F">
        <w:t>Description of BWP configuration options</w:t>
      </w:r>
      <w:bookmarkEnd w:id="3"/>
      <w:bookmarkEnd w:id="4"/>
      <w:r w:rsidR="00CF4158">
        <w:t xml:space="preserve">” in </w:t>
      </w:r>
      <w:r w:rsidR="00450387">
        <w:t xml:space="preserve">[2], if following the second option to configure BWP#0, i.e. </w:t>
      </w:r>
    </w:p>
    <w:p w14:paraId="77A76548" w14:textId="66D17481" w:rsidR="00CF4158" w:rsidRDefault="00450387" w:rsidP="00BB67FC">
      <w:pPr>
        <w:pStyle w:val="ListParagraph"/>
        <w:spacing w:after="0"/>
      </w:pPr>
      <w:r w:rsidRPr="00325D1F">
        <w:t xml:space="preserve">Configure both </w:t>
      </w:r>
      <w:r w:rsidRPr="00325D1F">
        <w:rPr>
          <w:i/>
        </w:rPr>
        <w:t>BWP-DownlinkCommon</w:t>
      </w:r>
      <w:r w:rsidRPr="00325D1F">
        <w:t xml:space="preserve"> and </w:t>
      </w:r>
      <w:r w:rsidRPr="00325D1F">
        <w:rPr>
          <w:i/>
        </w:rPr>
        <w:t>BWP-UplinkCommon</w:t>
      </w:r>
      <w:r w:rsidRPr="00325D1F">
        <w:t xml:space="preserve"> in </w:t>
      </w:r>
      <w:r w:rsidRPr="00325D1F">
        <w:rPr>
          <w:i/>
        </w:rPr>
        <w:t>ServingCellConfigCommon</w:t>
      </w:r>
      <w:r w:rsidRPr="00325D1F">
        <w:t xml:space="preserve"> and configure </w:t>
      </w:r>
      <w:r w:rsidRPr="00325D1F">
        <w:rPr>
          <w:lang w:eastAsia="zh-CN"/>
        </w:rPr>
        <w:t>dedicated configurations in</w:t>
      </w:r>
      <w:r w:rsidRPr="00325D1F">
        <w:t xml:space="preserve"> at least one of </w:t>
      </w:r>
      <w:r w:rsidRPr="00325D1F">
        <w:rPr>
          <w:i/>
        </w:rPr>
        <w:t>BWP-DownlinkDedicated</w:t>
      </w:r>
      <w:r w:rsidRPr="00325D1F">
        <w:t xml:space="preserve"> or </w:t>
      </w:r>
      <w:r w:rsidRPr="00325D1F">
        <w:rPr>
          <w:i/>
        </w:rPr>
        <w:t>BWP-UplinkDedicated</w:t>
      </w:r>
      <w:r w:rsidRPr="00325D1F">
        <w:t xml:space="preserve"> in </w:t>
      </w:r>
      <w:r w:rsidRPr="00325D1F">
        <w:rPr>
          <w:i/>
        </w:rPr>
        <w:t>ServingCellConfig</w:t>
      </w:r>
      <w:r w:rsidRPr="00325D1F">
        <w:t>.</w:t>
      </w:r>
    </w:p>
    <w:p w14:paraId="74AA5F9E" w14:textId="685C188D" w:rsidR="001A2851" w:rsidRPr="00450387" w:rsidRDefault="00450387" w:rsidP="00450387">
      <w:pPr>
        <w:pStyle w:val="ListParagraph"/>
        <w:spacing w:after="0"/>
        <w:ind w:left="360"/>
      </w:pPr>
      <w:r w:rsidRPr="00325D1F">
        <w:t xml:space="preserve">the BWP#0 </w:t>
      </w:r>
      <w:proofErr w:type="gramStart"/>
      <w:r w:rsidRPr="00325D1F">
        <w:t>is considered to be</w:t>
      </w:r>
      <w:proofErr w:type="gramEnd"/>
      <w:r w:rsidRPr="00325D1F">
        <w:t xml:space="preserve"> an RRC-configured </w:t>
      </w:r>
      <w:r>
        <w:t xml:space="preserve">DL </w:t>
      </w:r>
      <w:r w:rsidRPr="00325D1F">
        <w:t xml:space="preserve">BWP, i.e. UE only supporting one BWP cannot be configured with BWP#1 in addition to BWP#0 when using this configuration. </w:t>
      </w:r>
      <w:r>
        <w:t xml:space="preserve">That is, the </w:t>
      </w:r>
      <w:r w:rsidRPr="00325D1F">
        <w:t>RRC-configured BWP</w:t>
      </w:r>
      <w:r>
        <w:t xml:space="preserve">s are </w:t>
      </w:r>
      <w:proofErr w:type="gramStart"/>
      <w:r>
        <w:t>actually the</w:t>
      </w:r>
      <w:proofErr w:type="gramEnd"/>
      <w:r>
        <w:t xml:space="preserve"> initial DL and UL BWP. </w:t>
      </w:r>
      <w:r w:rsidRPr="00450387">
        <w:t>Since the initial DL and UL BWP can have same or different numerologies</w:t>
      </w:r>
      <w:r>
        <w:t xml:space="preserve"> as analy</w:t>
      </w:r>
      <w:r w:rsidR="00BB67FC">
        <w:t>zed</w:t>
      </w:r>
      <w:r>
        <w:t xml:space="preserve"> in above bullet 1), </w:t>
      </w:r>
      <w:r w:rsidR="008F5B46">
        <w:t xml:space="preserve">the </w:t>
      </w:r>
      <w:r w:rsidRPr="00325D1F">
        <w:t xml:space="preserve">RRC-configured </w:t>
      </w:r>
      <w:r>
        <w:t>DL and UL BWPs</w:t>
      </w:r>
      <w:r w:rsidR="008F5B46">
        <w:t xml:space="preserve"> can have different numerologies. </w:t>
      </w:r>
    </w:p>
    <w:p w14:paraId="3DA8CDB9" w14:textId="695671FB" w:rsidR="00450387" w:rsidRDefault="00450387" w:rsidP="00450387">
      <w:pPr>
        <w:pStyle w:val="ListParagraph"/>
        <w:spacing w:after="0"/>
        <w:ind w:left="360"/>
      </w:pPr>
    </w:p>
    <w:p w14:paraId="21E1E6E2" w14:textId="421C82E6" w:rsidR="002D2523" w:rsidRDefault="001F4D25" w:rsidP="007005C3">
      <w:pPr>
        <w:spacing w:after="0"/>
      </w:pPr>
      <w:r>
        <w:t xml:space="preserve">In </w:t>
      </w:r>
      <w:r w:rsidR="002D2523">
        <w:t>FG 6-2 and 6-3</w:t>
      </w:r>
      <w:r>
        <w:t xml:space="preserve">, it is </w:t>
      </w:r>
      <w:r w:rsidR="002D2523">
        <w:t>explicit</w:t>
      </w:r>
      <w:r>
        <w:t>ly</w:t>
      </w:r>
      <w:r w:rsidR="002D2523">
        <w:t xml:space="preserve"> capture</w:t>
      </w:r>
      <w:r>
        <w:t>d</w:t>
      </w:r>
      <w:r w:rsidR="002D2523">
        <w:t xml:space="preserve"> that s</w:t>
      </w:r>
      <w:r w:rsidR="002D2523" w:rsidRPr="000E3724">
        <w:t>ame numerology for all the UE-specific RRC configured BWPs per carrier</w:t>
      </w:r>
      <w:r w:rsidR="002D2523">
        <w:t xml:space="preserve">. </w:t>
      </w:r>
      <w:r w:rsidR="008F5B46">
        <w:t xml:space="preserve">Therefore, it enforces that same numerology applies to a </w:t>
      </w:r>
      <w:r w:rsidR="002D2523">
        <w:t xml:space="preserve">DL BWP and </w:t>
      </w:r>
      <w:r w:rsidR="008F5B46">
        <w:t xml:space="preserve">a </w:t>
      </w:r>
      <w:r w:rsidR="002D2523">
        <w:t xml:space="preserve">UL BWP. </w:t>
      </w:r>
    </w:p>
    <w:p w14:paraId="6351594F" w14:textId="77777777" w:rsidR="002D2523" w:rsidRDefault="002D2523" w:rsidP="007005C3">
      <w:pPr>
        <w:spacing w:after="0"/>
      </w:pPr>
    </w:p>
    <w:p w14:paraId="7EA4FFB9" w14:textId="24D33403" w:rsidR="00C17A37" w:rsidRDefault="002D2523" w:rsidP="007005C3">
      <w:pPr>
        <w:spacing w:after="0"/>
      </w:pPr>
      <w:r>
        <w:t>FG 6-4 is clear too. Thought m</w:t>
      </w:r>
      <w:r w:rsidRPr="000E3724">
        <w:t xml:space="preserve">ore than one </w:t>
      </w:r>
      <w:proofErr w:type="gramStart"/>
      <w:r w:rsidRPr="000E3724">
        <w:t>numerologies</w:t>
      </w:r>
      <w:proofErr w:type="gramEnd"/>
      <w:r w:rsidRPr="000E3724">
        <w:t xml:space="preserve"> </w:t>
      </w:r>
      <w:r w:rsidR="004711B3">
        <w:t xml:space="preserve">can be configured </w:t>
      </w:r>
      <w:r w:rsidRPr="000E3724">
        <w:t>for the UE-specific RRC configured BWPs per carrier</w:t>
      </w:r>
      <w:r>
        <w:t xml:space="preserve">, FG 6-4Also explicitly captures that </w:t>
      </w:r>
      <w:r w:rsidRPr="002D2523">
        <w:rPr>
          <w:rFonts w:hint="eastAsia"/>
        </w:rPr>
        <w:t>s</w:t>
      </w:r>
      <w:r w:rsidRPr="000E3724">
        <w:t>ame numerology between DL and UL per cell except for SUL at a given time</w:t>
      </w:r>
      <w:r>
        <w:t xml:space="preserve">. Therefore, the active DL and UL BWP must have the same numerology. </w:t>
      </w:r>
    </w:p>
    <w:p w14:paraId="033310A8" w14:textId="5912B36E" w:rsidR="00C17A37" w:rsidRDefault="00C17A37" w:rsidP="007005C3">
      <w:pPr>
        <w:spacing w:after="0"/>
      </w:pPr>
    </w:p>
    <w:p w14:paraId="3D7A57DC" w14:textId="38C1ECDF" w:rsidR="00C17A37" w:rsidRDefault="002D2523" w:rsidP="007005C3">
      <w:pPr>
        <w:spacing w:after="0"/>
      </w:pPr>
      <w:r>
        <w:t>FG 6-4 is the most aggressive UE feature</w:t>
      </w:r>
      <w:r w:rsidR="001F4D25">
        <w:t>, which</w:t>
      </w:r>
      <w:r>
        <w:t xml:space="preserve"> limits the active DL and UL BWP to same numerology. </w:t>
      </w:r>
      <w:r w:rsidR="001F4D25">
        <w:t xml:space="preserve">Therefore, one observation is that </w:t>
      </w:r>
      <w:r w:rsidR="00FB111D">
        <w:t>the</w:t>
      </w:r>
      <w:r w:rsidR="001F4D25">
        <w:t xml:space="preserve"> different numerologies for the active DL and UL BWP is not supported in NR.  </w:t>
      </w:r>
    </w:p>
    <w:p w14:paraId="25E4E635" w14:textId="59604A1B" w:rsidR="002D2523" w:rsidRDefault="002D2523" w:rsidP="007005C3">
      <w:pPr>
        <w:spacing w:after="0"/>
      </w:pPr>
    </w:p>
    <w:p w14:paraId="5E07D941" w14:textId="1140D949" w:rsidR="002D2523" w:rsidRDefault="001F4D25" w:rsidP="007005C3">
      <w:pPr>
        <w:spacing w:after="0"/>
      </w:pPr>
      <w:r>
        <w:t xml:space="preserve">Based on the above analysis, </w:t>
      </w:r>
      <w:r w:rsidR="006009A8">
        <w:t>the following observations</w:t>
      </w:r>
      <w:r w:rsidR="43109FA0">
        <w:t xml:space="preserve"> are summarized</w:t>
      </w:r>
      <w:r w:rsidR="006009A8">
        <w:t>.</w:t>
      </w:r>
    </w:p>
    <w:p w14:paraId="67423206" w14:textId="7185F388" w:rsidR="006009A8" w:rsidRDefault="006009A8" w:rsidP="007005C3">
      <w:pPr>
        <w:spacing w:after="0"/>
      </w:pPr>
    </w:p>
    <w:p w14:paraId="3ADCA311" w14:textId="4F05FFA1" w:rsidR="006009A8" w:rsidRPr="008F5B46" w:rsidRDefault="008F5B46" w:rsidP="007005C3">
      <w:pPr>
        <w:spacing w:after="0"/>
        <w:rPr>
          <w:b/>
          <w:bCs/>
        </w:rPr>
      </w:pPr>
      <w:r w:rsidRPr="008F5B46">
        <w:rPr>
          <w:b/>
          <w:bCs/>
        </w:rPr>
        <w:t>Observations</w:t>
      </w:r>
    </w:p>
    <w:p w14:paraId="7CEE2940" w14:textId="3D70D8EA" w:rsidR="008F5B46" w:rsidRPr="00FB111D" w:rsidRDefault="008F5B46" w:rsidP="008F5B46">
      <w:pPr>
        <w:pStyle w:val="ListParagraph"/>
        <w:numPr>
          <w:ilvl w:val="0"/>
          <w:numId w:val="49"/>
        </w:numPr>
        <w:spacing w:after="0"/>
        <w:rPr>
          <w:b/>
          <w:bCs/>
        </w:rPr>
      </w:pPr>
      <w:r w:rsidRPr="19F7B9FD">
        <w:rPr>
          <w:b/>
          <w:bCs/>
        </w:rPr>
        <w:t>It is not clear that if different numerology between the UE-specific configured DL and UL BWP is allowed in FG 6-1;</w:t>
      </w:r>
    </w:p>
    <w:p w14:paraId="7205B382" w14:textId="557F2145" w:rsidR="6C271F32" w:rsidRDefault="6C271F32" w:rsidP="19F7B9FD">
      <w:pPr>
        <w:pStyle w:val="ListParagraph"/>
        <w:numPr>
          <w:ilvl w:val="0"/>
          <w:numId w:val="49"/>
        </w:numPr>
        <w:spacing w:after="0"/>
        <w:rPr>
          <w:b/>
          <w:bCs/>
        </w:rPr>
      </w:pPr>
      <w:r w:rsidRPr="19F7B9FD">
        <w:rPr>
          <w:b/>
          <w:bCs/>
        </w:rPr>
        <w:t xml:space="preserve">There is no UE feature describing support of different numerologies between </w:t>
      </w:r>
      <w:r w:rsidR="00D547E3" w:rsidRPr="19F7B9FD">
        <w:rPr>
          <w:b/>
          <w:bCs/>
        </w:rPr>
        <w:t xml:space="preserve">active DL and UL BWP </w:t>
      </w:r>
      <w:r w:rsidR="00D547E3">
        <w:rPr>
          <w:b/>
          <w:bCs/>
        </w:rPr>
        <w:t xml:space="preserve">if </w:t>
      </w:r>
      <w:r w:rsidR="00614757">
        <w:rPr>
          <w:b/>
          <w:bCs/>
        </w:rPr>
        <w:t xml:space="preserve">multiple </w:t>
      </w:r>
      <w:r w:rsidRPr="19F7B9FD">
        <w:rPr>
          <w:b/>
          <w:bCs/>
        </w:rPr>
        <w:t>DL and UL BWPs</w:t>
      </w:r>
      <w:r w:rsidR="00D547E3">
        <w:rPr>
          <w:b/>
          <w:bCs/>
        </w:rPr>
        <w:t xml:space="preserve"> are </w:t>
      </w:r>
      <w:r w:rsidR="00D547E3" w:rsidRPr="19F7B9FD">
        <w:rPr>
          <w:b/>
          <w:bCs/>
        </w:rPr>
        <w:t>configured</w:t>
      </w:r>
      <w:r w:rsidRPr="19F7B9FD">
        <w:rPr>
          <w:b/>
          <w:bCs/>
        </w:rPr>
        <w:t>.</w:t>
      </w:r>
    </w:p>
    <w:p w14:paraId="5C15FFCF" w14:textId="1D521617" w:rsidR="19F7B9FD" w:rsidRDefault="19F7B9FD" w:rsidP="00C96768">
      <w:pPr>
        <w:spacing w:after="0"/>
        <w:ind w:left="360"/>
        <w:rPr>
          <w:b/>
          <w:bCs/>
        </w:rPr>
      </w:pPr>
    </w:p>
    <w:p w14:paraId="1AEC27BF" w14:textId="674AF1DA" w:rsidR="178F017F" w:rsidRDefault="178F017F">
      <w:pPr>
        <w:spacing w:after="0" w:line="259" w:lineRule="auto"/>
      </w:pPr>
      <w:r>
        <w:t>Therefore, we proposed to clarify the following:</w:t>
      </w:r>
    </w:p>
    <w:p w14:paraId="7E4EA370" w14:textId="5DE406F1" w:rsidR="19F7B9FD" w:rsidRDefault="19F7B9FD" w:rsidP="19F7B9FD">
      <w:pPr>
        <w:spacing w:after="0" w:line="259" w:lineRule="auto"/>
      </w:pPr>
    </w:p>
    <w:p w14:paraId="2832DF1B" w14:textId="096704A0" w:rsidR="6C271F32" w:rsidRDefault="6C271F32" w:rsidP="19F7B9FD">
      <w:pPr>
        <w:spacing w:after="0"/>
        <w:rPr>
          <w:b/>
          <w:bCs/>
        </w:rPr>
      </w:pPr>
      <w:r w:rsidRPr="19F7B9FD">
        <w:rPr>
          <w:b/>
          <w:bCs/>
        </w:rPr>
        <w:t>Proposal:</w:t>
      </w:r>
    </w:p>
    <w:p w14:paraId="2D3E4BFF" w14:textId="663C37C4" w:rsidR="008F5B46" w:rsidRPr="00FB111D" w:rsidRDefault="3C5E1B14" w:rsidP="008F5B46">
      <w:pPr>
        <w:pStyle w:val="ListParagraph"/>
        <w:numPr>
          <w:ilvl w:val="0"/>
          <w:numId w:val="49"/>
        </w:numPr>
        <w:spacing w:after="0"/>
        <w:rPr>
          <w:b/>
          <w:bCs/>
        </w:rPr>
      </w:pPr>
      <w:r w:rsidRPr="19F7B9FD">
        <w:rPr>
          <w:b/>
          <w:bCs/>
        </w:rPr>
        <w:t xml:space="preserve">Clarify that </w:t>
      </w:r>
      <w:r w:rsidR="0932DF42" w:rsidRPr="19F7B9FD">
        <w:rPr>
          <w:b/>
          <w:bCs/>
        </w:rPr>
        <w:t>t</w:t>
      </w:r>
      <w:r w:rsidR="00FB111D" w:rsidRPr="19F7B9FD">
        <w:rPr>
          <w:b/>
          <w:bCs/>
        </w:rPr>
        <w:t xml:space="preserve">he different numerologies for the active DL and UL BWP </w:t>
      </w:r>
      <w:r w:rsidR="220B5490" w:rsidRPr="19F7B9FD">
        <w:rPr>
          <w:b/>
          <w:bCs/>
        </w:rPr>
        <w:t>are</w:t>
      </w:r>
      <w:r w:rsidR="00FB111D" w:rsidRPr="19F7B9FD">
        <w:rPr>
          <w:b/>
          <w:bCs/>
        </w:rPr>
        <w:t xml:space="preserve"> not supported in </w:t>
      </w:r>
      <w:r w:rsidR="71CCEB58" w:rsidRPr="19F7B9FD">
        <w:rPr>
          <w:b/>
          <w:bCs/>
        </w:rPr>
        <w:t>Rel-15</w:t>
      </w:r>
    </w:p>
    <w:p w14:paraId="499EDE34" w14:textId="2826FF83"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F0A4E0E" w:rsidR="00425062" w:rsidRDefault="00425062" w:rsidP="00425062">
      <w:pPr>
        <w:rPr>
          <w:rFonts w:ascii="Times New Roman" w:hAnsi="Times New Roman"/>
        </w:rPr>
      </w:pPr>
      <w:r w:rsidRPr="19F7B9FD">
        <w:rPr>
          <w:rFonts w:ascii="Times New Roman" w:hAnsi="Times New Roman"/>
        </w:rPr>
        <w:t xml:space="preserve">In this contribution, we </w:t>
      </w:r>
      <w:r w:rsidR="00FB111D" w:rsidRPr="19F7B9FD">
        <w:rPr>
          <w:rFonts w:ascii="Times New Roman" w:hAnsi="Times New Roman"/>
        </w:rPr>
        <w:t>analyse the UE feature on BWP operations in [1], some unclear points are identified</w:t>
      </w:r>
      <w:r w:rsidR="00627D58">
        <w:rPr>
          <w:rFonts w:ascii="Times New Roman" w:hAnsi="Times New Roman"/>
        </w:rPr>
        <w:t xml:space="preserve">. </w:t>
      </w:r>
      <w:r w:rsidR="54EC0097" w:rsidRPr="19F7B9FD">
        <w:rPr>
          <w:rFonts w:ascii="Times New Roman" w:hAnsi="Times New Roman"/>
        </w:rPr>
        <w:t>T</w:t>
      </w:r>
      <w:r w:rsidR="00FB111D" w:rsidRPr="19F7B9FD">
        <w:rPr>
          <w:rFonts w:ascii="Times New Roman" w:hAnsi="Times New Roman"/>
        </w:rPr>
        <w:t>he following observations</w:t>
      </w:r>
      <w:r w:rsidR="2D7099C3" w:rsidRPr="19F7B9FD">
        <w:rPr>
          <w:rFonts w:ascii="Times New Roman" w:hAnsi="Times New Roman"/>
        </w:rPr>
        <w:t xml:space="preserve"> are summarized</w:t>
      </w:r>
      <w:r w:rsidR="00FB111D" w:rsidRPr="19F7B9FD">
        <w:rPr>
          <w:rFonts w:ascii="Times New Roman" w:hAnsi="Times New Roman"/>
        </w:rPr>
        <w:t xml:space="preserve">. </w:t>
      </w:r>
    </w:p>
    <w:p w14:paraId="04A43EF2" w14:textId="77777777" w:rsidR="00FB111D" w:rsidRPr="008F5B46" w:rsidRDefault="00FB111D" w:rsidP="00FB111D">
      <w:pPr>
        <w:spacing w:after="0"/>
        <w:rPr>
          <w:b/>
          <w:bCs/>
        </w:rPr>
      </w:pPr>
      <w:r w:rsidRPr="008F5B46">
        <w:rPr>
          <w:b/>
          <w:bCs/>
        </w:rPr>
        <w:t>Observations</w:t>
      </w:r>
    </w:p>
    <w:p w14:paraId="2ECE263C" w14:textId="3A149013" w:rsidR="00BB67FC" w:rsidRDefault="7E635E3E" w:rsidP="00C96768">
      <w:pPr>
        <w:pStyle w:val="ListParagraph"/>
        <w:numPr>
          <w:ilvl w:val="0"/>
          <w:numId w:val="49"/>
        </w:numPr>
        <w:spacing w:after="0"/>
        <w:rPr>
          <w:rFonts w:eastAsia="Times New Roman"/>
          <w:b/>
          <w:bCs/>
        </w:rPr>
      </w:pPr>
      <w:r w:rsidRPr="19F7B9FD">
        <w:rPr>
          <w:b/>
          <w:bCs/>
        </w:rPr>
        <w:t xml:space="preserve"> It is not clear that if different numerology between the UE-specific configured DL and UL BWP is allowed in FG 6-1;</w:t>
      </w:r>
    </w:p>
    <w:p w14:paraId="4989C27A" w14:textId="092C272A" w:rsidR="7E635E3E" w:rsidRDefault="7E635E3E" w:rsidP="19F7B9FD">
      <w:pPr>
        <w:pStyle w:val="ListParagraph"/>
        <w:numPr>
          <w:ilvl w:val="0"/>
          <w:numId w:val="49"/>
        </w:numPr>
        <w:spacing w:after="0"/>
        <w:rPr>
          <w:b/>
          <w:bCs/>
        </w:rPr>
      </w:pPr>
      <w:r w:rsidRPr="19F7B9FD">
        <w:rPr>
          <w:b/>
          <w:bCs/>
        </w:rPr>
        <w:t xml:space="preserve">There is no UE feature describing support of different numerologies between </w:t>
      </w:r>
      <w:r w:rsidR="008D6548" w:rsidRPr="19F7B9FD">
        <w:rPr>
          <w:b/>
          <w:bCs/>
        </w:rPr>
        <w:t xml:space="preserve">active DL and UL BWP </w:t>
      </w:r>
      <w:r w:rsidR="008D6548">
        <w:rPr>
          <w:b/>
          <w:bCs/>
        </w:rPr>
        <w:t xml:space="preserve">if multiple </w:t>
      </w:r>
      <w:r w:rsidR="008D6548" w:rsidRPr="19F7B9FD">
        <w:rPr>
          <w:b/>
          <w:bCs/>
        </w:rPr>
        <w:t>DL and UL BWPs</w:t>
      </w:r>
      <w:r w:rsidR="008D6548">
        <w:rPr>
          <w:b/>
          <w:bCs/>
        </w:rPr>
        <w:t xml:space="preserve"> are </w:t>
      </w:r>
      <w:r w:rsidR="008D6548" w:rsidRPr="19F7B9FD">
        <w:rPr>
          <w:b/>
          <w:bCs/>
        </w:rPr>
        <w:t>configured</w:t>
      </w:r>
      <w:r w:rsidRPr="19F7B9FD">
        <w:rPr>
          <w:b/>
          <w:bCs/>
        </w:rPr>
        <w:t>.</w:t>
      </w:r>
    </w:p>
    <w:p w14:paraId="39A61A54" w14:textId="1D521617" w:rsidR="19F7B9FD" w:rsidRDefault="19F7B9FD" w:rsidP="19F7B9FD">
      <w:pPr>
        <w:spacing w:after="0"/>
        <w:ind w:left="360"/>
        <w:rPr>
          <w:b/>
          <w:bCs/>
        </w:rPr>
      </w:pPr>
    </w:p>
    <w:p w14:paraId="48ED62A0" w14:textId="674AF1DA" w:rsidR="7E635E3E" w:rsidRDefault="7E635E3E" w:rsidP="19F7B9FD">
      <w:pPr>
        <w:spacing w:after="0" w:line="259" w:lineRule="auto"/>
      </w:pPr>
      <w:r>
        <w:t>Therefore, we proposed to clarify the following:</w:t>
      </w:r>
    </w:p>
    <w:p w14:paraId="2958D6D3" w14:textId="5DE406F1" w:rsidR="19F7B9FD" w:rsidRDefault="19F7B9FD" w:rsidP="19F7B9FD">
      <w:pPr>
        <w:spacing w:after="0" w:line="259" w:lineRule="auto"/>
      </w:pPr>
    </w:p>
    <w:p w14:paraId="517F4C91" w14:textId="096704A0" w:rsidR="7E635E3E" w:rsidRDefault="7E635E3E" w:rsidP="19F7B9FD">
      <w:pPr>
        <w:spacing w:after="0"/>
        <w:rPr>
          <w:b/>
          <w:bCs/>
        </w:rPr>
      </w:pPr>
      <w:r w:rsidRPr="19F7B9FD">
        <w:rPr>
          <w:b/>
          <w:bCs/>
        </w:rPr>
        <w:t>Proposal:</w:t>
      </w:r>
    </w:p>
    <w:p w14:paraId="1744988C" w14:textId="1A3D845B" w:rsidR="7E635E3E" w:rsidRDefault="7E635E3E" w:rsidP="19F7B9FD">
      <w:pPr>
        <w:pStyle w:val="ListParagraph"/>
        <w:numPr>
          <w:ilvl w:val="0"/>
          <w:numId w:val="49"/>
        </w:numPr>
        <w:spacing w:after="0"/>
        <w:rPr>
          <w:b/>
          <w:bCs/>
        </w:rPr>
      </w:pPr>
      <w:r w:rsidRPr="19F7B9FD">
        <w:rPr>
          <w:b/>
          <w:bCs/>
        </w:rPr>
        <w:t>Clarify that the different numerologies for the active DL and UL BWP are not supported in Rel-15</w:t>
      </w:r>
    </w:p>
    <w:p w14:paraId="55472B1A" w14:textId="6B56D023" w:rsidR="19F7B9FD" w:rsidRDefault="19F7B9FD" w:rsidP="00C96768">
      <w:pPr>
        <w:spacing w:after="0"/>
        <w:rPr>
          <w:b/>
          <w:bCs/>
        </w:rPr>
      </w:pPr>
    </w:p>
    <w:p w14:paraId="60EE6CFE" w14:textId="77777777" w:rsidR="00E553C5" w:rsidRPr="00902155" w:rsidRDefault="00E553C5" w:rsidP="00E553C5">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F2E8D63" w14:textId="55AB7D87" w:rsidR="00450387" w:rsidRDefault="00AA2A31" w:rsidP="00AA2A31">
      <w:pPr>
        <w:pStyle w:val="BodyText"/>
        <w:overflowPunct w:val="0"/>
        <w:textAlignment w:val="baseline"/>
        <w:rPr>
          <w:rFonts w:ascii="Times New Roman" w:hAnsi="Times New Roman"/>
        </w:rPr>
      </w:pPr>
      <w:r>
        <w:rPr>
          <w:rFonts w:ascii="Times New Roman" w:hAnsi="Times New Roman"/>
        </w:rPr>
        <w:t xml:space="preserve">[1] </w:t>
      </w:r>
      <w:r w:rsidR="00450387">
        <w:rPr>
          <w:rFonts w:ascii="Times New Roman" w:hAnsi="Times New Roman"/>
        </w:rPr>
        <w:t>TS 38.822-f01, “</w:t>
      </w:r>
      <w:r w:rsidR="00450387" w:rsidRPr="000E3724">
        <w:t>User Equipment (UE) feature list</w:t>
      </w:r>
      <w:r w:rsidR="00450387">
        <w:rPr>
          <w:rFonts w:ascii="Times New Roman" w:hAnsi="Times New Roman"/>
        </w:rPr>
        <w:t>”</w:t>
      </w:r>
    </w:p>
    <w:p w14:paraId="6A891A3F" w14:textId="58766A1E" w:rsidR="00450387" w:rsidRDefault="00450387" w:rsidP="00AA2A31">
      <w:pPr>
        <w:pStyle w:val="BodyText"/>
        <w:overflowPunct w:val="0"/>
        <w:textAlignment w:val="baseline"/>
        <w:rPr>
          <w:rFonts w:ascii="Times New Roman" w:hAnsi="Times New Roman"/>
        </w:rPr>
      </w:pPr>
      <w:r>
        <w:rPr>
          <w:rFonts w:ascii="Times New Roman" w:hAnsi="Times New Roman"/>
        </w:rPr>
        <w:t>[2] TS 38.331-f80, “</w:t>
      </w:r>
      <w:r w:rsidRPr="00325D1F">
        <w:t>Radio Resource Control (RRC) protocol specification</w:t>
      </w:r>
      <w:r>
        <w:rPr>
          <w:rFonts w:ascii="Times New Roman" w:hAnsi="Times New Roman"/>
        </w:rPr>
        <w:t>”</w:t>
      </w:r>
    </w:p>
    <w:p w14:paraId="24039AC9" w14:textId="77777777" w:rsidR="00AA2A31" w:rsidRDefault="00AA2A31" w:rsidP="00AA2A31">
      <w:pPr>
        <w:rPr>
          <w:lang w:val="en-US"/>
        </w:rPr>
      </w:pPr>
    </w:p>
    <w:p w14:paraId="3C55C532" w14:textId="77777777" w:rsidR="00BB3252" w:rsidRDefault="00BB3252" w:rsidP="00BB3252">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AA2A31">
        <w:rPr>
          <w:rFonts w:ascii="Times New Roman" w:hAnsi="Times New Roman" w:cs="Times New Roman"/>
          <w:sz w:val="28"/>
          <w:lang w:val="en-US"/>
        </w:rPr>
        <w:t>ANNEX</w:t>
      </w:r>
      <w:r>
        <w:rPr>
          <w:rFonts w:ascii="Times New Roman" w:hAnsi="Times New Roman" w:cs="Times New Roman"/>
          <w:sz w:val="28"/>
          <w:lang w:val="en-US"/>
        </w:rPr>
        <w:t xml:space="preserve">: </w:t>
      </w:r>
      <w:r w:rsidRPr="00AA2A31">
        <w:rPr>
          <w:rFonts w:ascii="Times New Roman" w:hAnsi="Times New Roman" w:cs="Times New Roman" w:hint="eastAsia"/>
          <w:sz w:val="28"/>
          <w:lang w:val="en-US"/>
        </w:rPr>
        <w:t>BWP</w:t>
      </w:r>
      <w:r w:rsidRPr="00AA2A31">
        <w:rPr>
          <w:rFonts w:ascii="Times New Roman" w:hAnsi="Times New Roman" w:cs="Times New Roman"/>
          <w:sz w:val="28"/>
          <w:lang w:val="en-US"/>
        </w:rPr>
        <w:t xml:space="preserve"> related UE feature in 38.322-f01</w:t>
      </w:r>
    </w:p>
    <w:p w14:paraId="38EE52C8" w14:textId="48634966" w:rsidR="00AA2A31" w:rsidRPr="00AA2A31" w:rsidRDefault="00AA2A31" w:rsidP="00AA2A31">
      <w:pPr>
        <w:rPr>
          <w:lang w:val="en-US"/>
        </w:rPr>
        <w:sectPr w:rsidR="00AA2A31" w:rsidRPr="00AA2A31" w:rsidSect="0012020F">
          <w:footerReference w:type="default" r:id="rId11"/>
          <w:pgSz w:w="11909" w:h="16834" w:code="9"/>
          <w:pgMar w:top="1440" w:right="1080" w:bottom="1440" w:left="900" w:header="720" w:footer="720" w:gutter="0"/>
          <w:cols w:space="720"/>
          <w:docGrid w:linePitch="272"/>
        </w:sectPr>
      </w:pPr>
    </w:p>
    <w:tbl>
      <w:tblPr>
        <w:tblW w:w="14325" w:type="dxa"/>
        <w:tblLook w:val="04A0" w:firstRow="1" w:lastRow="0" w:firstColumn="1" w:lastColumn="0" w:noHBand="0" w:noVBand="1"/>
      </w:tblPr>
      <w:tblGrid>
        <w:gridCol w:w="1097"/>
        <w:gridCol w:w="535"/>
        <w:gridCol w:w="1317"/>
        <w:gridCol w:w="2851"/>
        <w:gridCol w:w="1643"/>
        <w:gridCol w:w="1677"/>
        <w:gridCol w:w="897"/>
        <w:gridCol w:w="555"/>
        <w:gridCol w:w="532"/>
        <w:gridCol w:w="1960"/>
        <w:gridCol w:w="1261"/>
      </w:tblGrid>
      <w:tr w:rsidR="00BB67FC" w:rsidRPr="00BB67FC" w14:paraId="414A8018" w14:textId="77777777" w:rsidTr="00BB67FC">
        <w:trPr>
          <w:trHeight w:val="3628"/>
        </w:trPr>
        <w:tc>
          <w:tcPr>
            <w:tcW w:w="1124" w:type="dxa"/>
            <w:vMerge w:val="restart"/>
          </w:tcPr>
          <w:p w14:paraId="43F4099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lastRenderedPageBreak/>
              <w:t>6. CA/DC, BWP, SUL</w:t>
            </w:r>
          </w:p>
        </w:tc>
        <w:tc>
          <w:tcPr>
            <w:tcW w:w="546" w:type="dxa"/>
          </w:tcPr>
          <w:p w14:paraId="0420AA5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319" w:type="dxa"/>
          </w:tcPr>
          <w:p w14:paraId="7433A63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Basic BWP operation with restriction</w:t>
            </w:r>
          </w:p>
        </w:tc>
        <w:tc>
          <w:tcPr>
            <w:tcW w:w="2988" w:type="dxa"/>
          </w:tcPr>
          <w:p w14:paraId="7C7B96C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1 UE-specific RRC configured DL BWP per carrier</w:t>
            </w:r>
          </w:p>
          <w:p w14:paraId="2C54C04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1 UE-specific RRC configured UL BWP per carrier</w:t>
            </w:r>
          </w:p>
          <w:p w14:paraId="4A61A8EE"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RRC reconfiguration of any parameters related to BWP</w:t>
            </w:r>
          </w:p>
          <w:p w14:paraId="1F9A885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4) BW of a UE-specific RRC configured BWP includes BW of CORESET#0 (if CORESET#0 is present) and SSB for PCell/PSCell (if configured) and BW of the UE-specific RRC configured BWP includes SSB for SCell if there is SSB on SCell</w:t>
            </w:r>
          </w:p>
        </w:tc>
        <w:tc>
          <w:tcPr>
            <w:tcW w:w="1763" w:type="dxa"/>
          </w:tcPr>
          <w:p w14:paraId="066CDE8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71" w:type="dxa"/>
          </w:tcPr>
          <w:p w14:paraId="19A0A22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897" w:type="dxa"/>
          </w:tcPr>
          <w:p w14:paraId="4278865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63" w:type="dxa"/>
          </w:tcPr>
          <w:p w14:paraId="24C73E02"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0AA28A4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189E839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This feature should be mandatory without capability signalling for at least BWPs which is the same as the set of specified channel BW</w:t>
            </w:r>
          </w:p>
          <w:p w14:paraId="142AA5C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p w14:paraId="4327659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bookmarkStart w:id="5" w:name="_Hlk32522389"/>
            <w:r w:rsidRPr="00BB67FC">
              <w:rPr>
                <w:rFonts w:ascii="Arial" w:eastAsia="Times New Roman" w:hAnsi="Arial"/>
                <w:sz w:val="18"/>
                <w:szCs w:val="20"/>
                <w:lang w:eastAsia="ja-JP"/>
              </w:rPr>
              <w:t>UE-specific RRC configured DL/UL BWP can have the same or different numerology from the initial active DL/UL BWP</w:t>
            </w:r>
            <w:bookmarkEnd w:id="5"/>
          </w:p>
        </w:tc>
        <w:tc>
          <w:tcPr>
            <w:tcW w:w="1280" w:type="dxa"/>
          </w:tcPr>
          <w:p w14:paraId="5970391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Mandatory without capability signalling</w:t>
            </w:r>
          </w:p>
        </w:tc>
      </w:tr>
      <w:tr w:rsidR="00BB67FC" w:rsidRPr="00BB67FC" w14:paraId="4DF81622" w14:textId="77777777" w:rsidTr="00BB67FC">
        <w:trPr>
          <w:trHeight w:val="3628"/>
        </w:trPr>
        <w:tc>
          <w:tcPr>
            <w:tcW w:w="1124" w:type="dxa"/>
            <w:vMerge/>
          </w:tcPr>
          <w:p w14:paraId="6220EBA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23FDB58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6-1a</w:t>
            </w:r>
          </w:p>
        </w:tc>
        <w:tc>
          <w:tcPr>
            <w:tcW w:w="1319" w:type="dxa"/>
          </w:tcPr>
          <w:p w14:paraId="5729843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BWP operation without restriction on BW of BWP(s)</w:t>
            </w:r>
          </w:p>
        </w:tc>
        <w:tc>
          <w:tcPr>
            <w:tcW w:w="2988" w:type="dxa"/>
          </w:tcPr>
          <w:p w14:paraId="6EC1DDB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BW of UE-specific RRC configured BWP may not include BW of the CORESET#0 (if CORESET#0 is present) and SSB for PCell/PSCell (if configured) and BW of the UE-specific RRC configured BWP may not include SSB for SCell</w:t>
            </w:r>
          </w:p>
        </w:tc>
        <w:tc>
          <w:tcPr>
            <w:tcW w:w="1763" w:type="dxa"/>
          </w:tcPr>
          <w:p w14:paraId="1E647880"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 6-2, 6-3, or 6-4</w:t>
            </w:r>
          </w:p>
        </w:tc>
        <w:tc>
          <w:tcPr>
            <w:tcW w:w="1271" w:type="dxa"/>
          </w:tcPr>
          <w:p w14:paraId="0F6F7C1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i/>
                <w:sz w:val="18"/>
                <w:szCs w:val="20"/>
                <w:lang w:eastAsia="ja-JP"/>
              </w:rPr>
            </w:pPr>
            <w:r w:rsidRPr="00BB67FC">
              <w:rPr>
                <w:rFonts w:ascii="Arial" w:eastAsia="Times New Roman" w:hAnsi="Arial"/>
                <w:i/>
                <w:sz w:val="18"/>
                <w:szCs w:val="20"/>
                <w:lang w:eastAsia="ja-JP"/>
              </w:rPr>
              <w:t>bwp-WithoutRestriction</w:t>
            </w:r>
          </w:p>
        </w:tc>
        <w:tc>
          <w:tcPr>
            <w:tcW w:w="897" w:type="dxa"/>
          </w:tcPr>
          <w:p w14:paraId="42F7B9DF"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i/>
                <w:sz w:val="18"/>
                <w:szCs w:val="20"/>
                <w:lang w:eastAsia="ja-JP"/>
              </w:rPr>
            </w:pPr>
            <w:r w:rsidRPr="00BB67FC">
              <w:rPr>
                <w:rFonts w:ascii="Arial" w:eastAsia="Times New Roman" w:hAnsi="Arial"/>
                <w:i/>
                <w:sz w:val="18"/>
                <w:szCs w:val="20"/>
                <w:lang w:eastAsia="ja-JP"/>
              </w:rPr>
              <w:t>BandNR</w:t>
            </w:r>
          </w:p>
        </w:tc>
        <w:tc>
          <w:tcPr>
            <w:tcW w:w="563" w:type="dxa"/>
          </w:tcPr>
          <w:p w14:paraId="34A2791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580CB329"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7A42082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6-1a is applicable to 6-1, 6-2, 6-3, or 6-4.</w:t>
            </w:r>
          </w:p>
        </w:tc>
        <w:tc>
          <w:tcPr>
            <w:tcW w:w="1280" w:type="dxa"/>
          </w:tcPr>
          <w:p w14:paraId="523ECAD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r w:rsidR="00BB67FC" w:rsidRPr="00BB67FC" w14:paraId="3EFBA6D7" w14:textId="77777777" w:rsidTr="00BB67FC">
        <w:trPr>
          <w:trHeight w:val="3628"/>
        </w:trPr>
        <w:tc>
          <w:tcPr>
            <w:tcW w:w="1124" w:type="dxa"/>
            <w:vMerge/>
          </w:tcPr>
          <w:p w14:paraId="4175FE8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66B160C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6-2</w:t>
            </w:r>
          </w:p>
        </w:tc>
        <w:tc>
          <w:tcPr>
            <w:tcW w:w="1319" w:type="dxa"/>
          </w:tcPr>
          <w:p w14:paraId="3DDA517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Type A BWP adaptation with same numerology</w:t>
            </w:r>
          </w:p>
        </w:tc>
        <w:tc>
          <w:tcPr>
            <w:tcW w:w="2988" w:type="dxa"/>
          </w:tcPr>
          <w:p w14:paraId="7B740B4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Up to 2 UE-specific RRC configured DL BWPs per carrier</w:t>
            </w:r>
          </w:p>
          <w:p w14:paraId="2DE1CD2E"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Up to 2 UE-specific RRC configured UL BWPs per carrier</w:t>
            </w:r>
          </w:p>
          <w:p w14:paraId="4A8939A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Active BWP switching by DCI and timer</w:t>
            </w:r>
          </w:p>
          <w:p w14:paraId="0D756A4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4) Same numerology for all the UE-specific RRC configured BWPs per carrier</w:t>
            </w:r>
          </w:p>
          <w:p w14:paraId="6C7AD88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5) BW of a UE-specific RRC configured BWP includes BW of the CORESET#0 (if CORESET#0 is present) and SSB for PCell/PSCell (if configured) and BW of the UE-specific RRC configured BWP includes SSB for SCell if there is SSB on SCell</w:t>
            </w:r>
          </w:p>
        </w:tc>
        <w:tc>
          <w:tcPr>
            <w:tcW w:w="1763" w:type="dxa"/>
          </w:tcPr>
          <w:p w14:paraId="3FD13F0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271" w:type="dxa"/>
          </w:tcPr>
          <w:p w14:paraId="596BF22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upto2</w:t>
            </w:r>
            <w:r w:rsidRPr="00BB67FC">
              <w:rPr>
                <w:rFonts w:ascii="Arial" w:eastAsia="Times New Roman" w:hAnsi="Arial"/>
                <w:sz w:val="18"/>
                <w:szCs w:val="20"/>
                <w:lang w:eastAsia="ja-JP"/>
              </w:rPr>
              <w:t xml:space="preserve"> in </w:t>
            </w:r>
            <w:r w:rsidRPr="00BB67FC">
              <w:rPr>
                <w:rFonts w:ascii="Arial" w:eastAsia="Times New Roman" w:hAnsi="Arial"/>
                <w:i/>
                <w:sz w:val="18"/>
                <w:szCs w:val="20"/>
                <w:lang w:eastAsia="ja-JP"/>
              </w:rPr>
              <w:t>bwp-SameNumerology</w:t>
            </w:r>
          </w:p>
        </w:tc>
        <w:tc>
          <w:tcPr>
            <w:tcW w:w="897" w:type="dxa"/>
          </w:tcPr>
          <w:p w14:paraId="1D353FE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BandNR</w:t>
            </w:r>
          </w:p>
        </w:tc>
        <w:tc>
          <w:tcPr>
            <w:tcW w:w="563" w:type="dxa"/>
          </w:tcPr>
          <w:p w14:paraId="1EE2095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608D28D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2263CE7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80" w:type="dxa"/>
          </w:tcPr>
          <w:p w14:paraId="69F389D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r w:rsidR="00BB67FC" w:rsidRPr="00BB67FC" w14:paraId="3309618E" w14:textId="77777777" w:rsidTr="00BB67FC">
        <w:trPr>
          <w:trHeight w:val="3628"/>
        </w:trPr>
        <w:tc>
          <w:tcPr>
            <w:tcW w:w="1124" w:type="dxa"/>
            <w:vMerge/>
          </w:tcPr>
          <w:p w14:paraId="573C669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43396D1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6-3</w:t>
            </w:r>
          </w:p>
        </w:tc>
        <w:tc>
          <w:tcPr>
            <w:tcW w:w="1319" w:type="dxa"/>
          </w:tcPr>
          <w:p w14:paraId="0D1A5C2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Type B BWP adaptation with same numerology</w:t>
            </w:r>
          </w:p>
        </w:tc>
        <w:tc>
          <w:tcPr>
            <w:tcW w:w="2988" w:type="dxa"/>
          </w:tcPr>
          <w:p w14:paraId="474E0D5F"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Up to 4 UE-specific RRC configured DL BWPs per carrier</w:t>
            </w:r>
          </w:p>
          <w:p w14:paraId="1863E11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Up to 4 UE-specific RRC configured UL BWPs per carrier</w:t>
            </w:r>
          </w:p>
          <w:p w14:paraId="4ABFC2B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Active BWP switching by DCI and timer</w:t>
            </w:r>
          </w:p>
          <w:p w14:paraId="399DD4A0"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4) </w:t>
            </w:r>
            <w:bookmarkStart w:id="6" w:name="_Hlk32527086"/>
            <w:r w:rsidRPr="00BB67FC">
              <w:rPr>
                <w:rFonts w:ascii="Arial" w:eastAsia="Times New Roman" w:hAnsi="Arial"/>
                <w:sz w:val="18"/>
                <w:szCs w:val="20"/>
                <w:lang w:eastAsia="ja-JP"/>
              </w:rPr>
              <w:t>Same numerology for all the UE-specific RRC configured BWPs per carrier</w:t>
            </w:r>
            <w:bookmarkEnd w:id="6"/>
          </w:p>
          <w:p w14:paraId="76F2D869"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5) BW of a UE-specific RRC configured BWP includes BW of the CORESET#0 (if CORESET#0 is present) and SSB for PCell/PSCell (if configured) and BW of the UE-specific RRC configured BWP includes SSB for SCell if there is SSB on SCell</w:t>
            </w:r>
          </w:p>
        </w:tc>
        <w:tc>
          <w:tcPr>
            <w:tcW w:w="1763" w:type="dxa"/>
          </w:tcPr>
          <w:p w14:paraId="5D652FA0"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271" w:type="dxa"/>
          </w:tcPr>
          <w:p w14:paraId="0DE0F42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upto4</w:t>
            </w:r>
            <w:r w:rsidRPr="00BB67FC">
              <w:rPr>
                <w:rFonts w:ascii="Arial" w:eastAsia="Times New Roman" w:hAnsi="Arial"/>
                <w:sz w:val="18"/>
                <w:szCs w:val="20"/>
                <w:lang w:eastAsia="ja-JP"/>
              </w:rPr>
              <w:t xml:space="preserve"> in </w:t>
            </w:r>
            <w:r w:rsidRPr="00BB67FC">
              <w:rPr>
                <w:rFonts w:ascii="Arial" w:eastAsia="Times New Roman" w:hAnsi="Arial"/>
                <w:i/>
                <w:sz w:val="18"/>
                <w:szCs w:val="20"/>
                <w:lang w:eastAsia="ja-JP"/>
              </w:rPr>
              <w:t>bwp-SameNumerology</w:t>
            </w:r>
          </w:p>
        </w:tc>
        <w:tc>
          <w:tcPr>
            <w:tcW w:w="897" w:type="dxa"/>
          </w:tcPr>
          <w:p w14:paraId="0A034CA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BandNR</w:t>
            </w:r>
          </w:p>
        </w:tc>
        <w:tc>
          <w:tcPr>
            <w:tcW w:w="563" w:type="dxa"/>
          </w:tcPr>
          <w:p w14:paraId="3BA00C9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060EDA1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02D2504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80" w:type="dxa"/>
          </w:tcPr>
          <w:p w14:paraId="595F2B3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r w:rsidR="00BB67FC" w:rsidRPr="00BB67FC" w14:paraId="77D11554" w14:textId="77777777" w:rsidTr="00BB67FC">
        <w:trPr>
          <w:trHeight w:val="3628"/>
        </w:trPr>
        <w:tc>
          <w:tcPr>
            <w:tcW w:w="1124" w:type="dxa"/>
            <w:vMerge/>
          </w:tcPr>
          <w:p w14:paraId="09F0522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638BE27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6-4</w:t>
            </w:r>
          </w:p>
        </w:tc>
        <w:tc>
          <w:tcPr>
            <w:tcW w:w="1319" w:type="dxa"/>
          </w:tcPr>
          <w:p w14:paraId="087C536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BWP adaptation with different numerologies</w:t>
            </w:r>
          </w:p>
        </w:tc>
        <w:tc>
          <w:tcPr>
            <w:tcW w:w="2988" w:type="dxa"/>
          </w:tcPr>
          <w:p w14:paraId="2497DA7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Up to 4 UE-specific RRC configured DL BWPs per carrier</w:t>
            </w:r>
          </w:p>
          <w:p w14:paraId="70A5482B"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Up to 4 UE-specific RRC configured UL BWPs per carrier</w:t>
            </w:r>
          </w:p>
          <w:p w14:paraId="0FCE8F4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Active BWP switching by DCI and timer</w:t>
            </w:r>
          </w:p>
          <w:p w14:paraId="025AB7B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4) </w:t>
            </w:r>
            <w:bookmarkStart w:id="7" w:name="_Hlk32527372"/>
            <w:r w:rsidRPr="00BB67FC">
              <w:rPr>
                <w:rFonts w:ascii="Arial" w:eastAsia="Times New Roman" w:hAnsi="Arial"/>
                <w:sz w:val="18"/>
                <w:szCs w:val="20"/>
                <w:lang w:eastAsia="ja-JP"/>
              </w:rPr>
              <w:t xml:space="preserve">More than one </w:t>
            </w:r>
            <w:proofErr w:type="gramStart"/>
            <w:r w:rsidRPr="00BB67FC">
              <w:rPr>
                <w:rFonts w:ascii="Arial" w:eastAsia="Times New Roman" w:hAnsi="Arial"/>
                <w:sz w:val="18"/>
                <w:szCs w:val="20"/>
                <w:lang w:eastAsia="ja-JP"/>
              </w:rPr>
              <w:t>numerologies</w:t>
            </w:r>
            <w:proofErr w:type="gramEnd"/>
            <w:r w:rsidRPr="00BB67FC">
              <w:rPr>
                <w:rFonts w:ascii="Arial" w:eastAsia="Times New Roman" w:hAnsi="Arial"/>
                <w:sz w:val="18"/>
                <w:szCs w:val="20"/>
                <w:lang w:eastAsia="ja-JP"/>
              </w:rPr>
              <w:t xml:space="preserve"> for the UE-specific RRC configured BWPs per carrier</w:t>
            </w:r>
            <w:bookmarkEnd w:id="7"/>
          </w:p>
          <w:p w14:paraId="6D4687B2"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5) </w:t>
            </w:r>
            <w:bookmarkStart w:id="8" w:name="_Hlk32527401"/>
            <w:r w:rsidRPr="00BB67FC">
              <w:rPr>
                <w:rFonts w:ascii="Arial" w:eastAsia="Times New Roman" w:hAnsi="Arial"/>
                <w:sz w:val="18"/>
                <w:szCs w:val="20"/>
                <w:lang w:eastAsia="ja-JP"/>
              </w:rPr>
              <w:t>Same numerology between DL and UL per cell except for SUL at a given time</w:t>
            </w:r>
            <w:bookmarkEnd w:id="8"/>
          </w:p>
          <w:p w14:paraId="45D0BBE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 BW of a UE-specific RRC configured BWP includes BW of the CORESET#0 (if CORESET#0 is present) and SSB for PCell/PSCell (if configured) and BW of the UE-specific RRC configured BWP includes SSB for SCell if there is SSB on SCell</w:t>
            </w:r>
          </w:p>
        </w:tc>
        <w:tc>
          <w:tcPr>
            <w:tcW w:w="1763" w:type="dxa"/>
          </w:tcPr>
          <w:p w14:paraId="73C5E15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271" w:type="dxa"/>
          </w:tcPr>
          <w:p w14:paraId="09629E9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upto4</w:t>
            </w:r>
            <w:r w:rsidRPr="00BB67FC">
              <w:rPr>
                <w:rFonts w:ascii="Arial" w:eastAsia="Times New Roman" w:hAnsi="Arial"/>
                <w:sz w:val="18"/>
                <w:szCs w:val="20"/>
                <w:lang w:eastAsia="ja-JP"/>
              </w:rPr>
              <w:t xml:space="preserve"> in </w:t>
            </w:r>
            <w:r w:rsidRPr="00BB67FC">
              <w:rPr>
                <w:rFonts w:ascii="Arial" w:eastAsia="Times New Roman" w:hAnsi="Arial"/>
                <w:i/>
                <w:sz w:val="18"/>
                <w:szCs w:val="20"/>
                <w:lang w:eastAsia="ja-JP"/>
              </w:rPr>
              <w:t>bwp-DiffNumerology</w:t>
            </w:r>
          </w:p>
        </w:tc>
        <w:tc>
          <w:tcPr>
            <w:tcW w:w="897" w:type="dxa"/>
          </w:tcPr>
          <w:p w14:paraId="276A2A79"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BandNR</w:t>
            </w:r>
          </w:p>
        </w:tc>
        <w:tc>
          <w:tcPr>
            <w:tcW w:w="563" w:type="dxa"/>
          </w:tcPr>
          <w:p w14:paraId="2EEC18D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32826C8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508AC1F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80" w:type="dxa"/>
          </w:tcPr>
          <w:p w14:paraId="763F5C9E"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bl>
    <w:p w14:paraId="70DF2565" w14:textId="2AF17462" w:rsidR="00AA2A31" w:rsidRDefault="00AA2A31" w:rsidP="00AA2A31">
      <w:pPr>
        <w:rPr>
          <w:lang w:val="en-US"/>
        </w:rPr>
      </w:pPr>
    </w:p>
    <w:sectPr w:rsidR="00AA2A31" w:rsidSect="00AA2A31">
      <w:pgSz w:w="16834" w:h="11909" w:orient="landscape" w:code="9"/>
      <w:pgMar w:top="907" w:right="1440" w:bottom="1080"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A662D" w14:textId="77777777" w:rsidR="008B139D" w:rsidRDefault="008B139D"/>
  </w:endnote>
  <w:endnote w:type="continuationSeparator" w:id="0">
    <w:p w14:paraId="54C06C1F" w14:textId="77777777" w:rsidR="008B139D" w:rsidRDefault="008B139D"/>
  </w:endnote>
  <w:endnote w:type="continuationNotice" w:id="1">
    <w:p w14:paraId="399D9488" w14:textId="77777777" w:rsidR="008B139D" w:rsidRDefault="008B1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534A82" w:rsidRDefault="00534A82">
    <w:pPr>
      <w:pStyle w:val="Footer"/>
    </w:pPr>
  </w:p>
  <w:p w14:paraId="43FA2102" w14:textId="77777777" w:rsidR="00534A82" w:rsidRDefault="0053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33E12" w14:textId="77777777" w:rsidR="008B139D" w:rsidRDefault="008B139D"/>
  </w:footnote>
  <w:footnote w:type="continuationSeparator" w:id="0">
    <w:p w14:paraId="542D8A9E" w14:textId="77777777" w:rsidR="008B139D" w:rsidRDefault="008B139D"/>
  </w:footnote>
  <w:footnote w:type="continuationNotice" w:id="1">
    <w:p w14:paraId="0F676214" w14:textId="77777777" w:rsidR="008B139D" w:rsidRDefault="008B13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317EB"/>
    <w:multiLevelType w:val="hybridMultilevel"/>
    <w:tmpl w:val="7A601CCC"/>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C6F26C6"/>
    <w:multiLevelType w:val="hybridMultilevel"/>
    <w:tmpl w:val="05669632"/>
    <w:lvl w:ilvl="0" w:tplc="FFFFFFFF">
      <w:start w:val="5"/>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93446"/>
    <w:multiLevelType w:val="hybridMultilevel"/>
    <w:tmpl w:val="655E2552"/>
    <w:lvl w:ilvl="0" w:tplc="B98A71B4">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972"/>
        </w:tabs>
        <w:ind w:left="97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071ED"/>
    <w:multiLevelType w:val="hybridMultilevel"/>
    <w:tmpl w:val="B81A695C"/>
    <w:lvl w:ilvl="0" w:tplc="324E2500">
      <w:start w:val="1"/>
      <w:numFmt w:val="bullet"/>
      <w:lvlText w:val="-"/>
      <w:lvlJc w:val="left"/>
      <w:pPr>
        <w:ind w:left="1080" w:hanging="360"/>
      </w:pPr>
      <w:rPr>
        <w:rFonts w:ascii="Calibri" w:eastAsia="DengXi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E2528"/>
    <w:multiLevelType w:val="hybridMultilevel"/>
    <w:tmpl w:val="7100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D52707"/>
    <w:multiLevelType w:val="hybridMultilevel"/>
    <w:tmpl w:val="D4AA1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00769"/>
    <w:multiLevelType w:val="hybridMultilevel"/>
    <w:tmpl w:val="F730848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31"/>
  </w:num>
  <w:num w:numId="3">
    <w:abstractNumId w:val="8"/>
  </w:num>
  <w:num w:numId="4">
    <w:abstractNumId w:val="0"/>
  </w:num>
  <w:num w:numId="5">
    <w:abstractNumId w:val="25"/>
  </w:num>
  <w:num w:numId="6">
    <w:abstractNumId w:val="11"/>
  </w:num>
  <w:num w:numId="7">
    <w:abstractNumId w:val="35"/>
  </w:num>
  <w:num w:numId="8">
    <w:abstractNumId w:val="33"/>
  </w:num>
  <w:num w:numId="9">
    <w:abstractNumId w:val="14"/>
  </w:num>
  <w:num w:numId="10">
    <w:abstractNumId w:val="18"/>
  </w:num>
  <w:num w:numId="11">
    <w:abstractNumId w:val="7"/>
  </w:num>
  <w:num w:numId="12">
    <w:abstractNumId w:val="9"/>
  </w:num>
  <w:num w:numId="13">
    <w:abstractNumId w:val="30"/>
  </w:num>
  <w:num w:numId="14">
    <w:abstractNumId w:val="38"/>
  </w:num>
  <w:num w:numId="15">
    <w:abstractNumId w:val="8"/>
  </w:num>
  <w:num w:numId="16">
    <w:abstractNumId w:val="37"/>
  </w:num>
  <w:num w:numId="17">
    <w:abstractNumId w:val="34"/>
  </w:num>
  <w:num w:numId="18">
    <w:abstractNumId w:val="26"/>
  </w:num>
  <w:num w:numId="19">
    <w:abstractNumId w:val="13"/>
  </w:num>
  <w:num w:numId="20">
    <w:abstractNumId w:val="2"/>
  </w:num>
  <w:num w:numId="21">
    <w:abstractNumId w:val="8"/>
  </w:num>
  <w:num w:numId="22">
    <w:abstractNumId w:val="28"/>
  </w:num>
  <w:num w:numId="23">
    <w:abstractNumId w:val="19"/>
  </w:num>
  <w:num w:numId="24">
    <w:abstractNumId w:val="17"/>
  </w:num>
  <w:num w:numId="25">
    <w:abstractNumId w:val="36"/>
  </w:num>
  <w:num w:numId="26">
    <w:abstractNumId w:val="23"/>
  </w:num>
  <w:num w:numId="27">
    <w:abstractNumId w:val="32"/>
  </w:num>
  <w:num w:numId="28">
    <w:abstractNumId w:val="20"/>
  </w:num>
  <w:num w:numId="29">
    <w:abstractNumId w:val="21"/>
  </w:num>
  <w:num w:numId="30">
    <w:abstractNumId w:val="8"/>
  </w:num>
  <w:num w:numId="31">
    <w:abstractNumId w:val="8"/>
  </w:num>
  <w:num w:numId="32">
    <w:abstractNumId w:val="8"/>
  </w:num>
  <w:num w:numId="33">
    <w:abstractNumId w:val="16"/>
  </w:num>
  <w:num w:numId="34">
    <w:abstractNumId w:val="27"/>
  </w:num>
  <w:num w:numId="35">
    <w:abstractNumId w:val="12"/>
  </w:num>
  <w:num w:numId="36">
    <w:abstractNumId w:val="3"/>
  </w:num>
  <w:num w:numId="37">
    <w:abstractNumId w:val="24"/>
  </w:num>
  <w:num w:numId="38">
    <w:abstractNumId w:val="8"/>
  </w:num>
  <w:num w:numId="39">
    <w:abstractNumId w:val="8"/>
  </w:num>
  <w:num w:numId="40">
    <w:abstractNumId w:val="8"/>
  </w:num>
  <w:num w:numId="41">
    <w:abstractNumId w:val="29"/>
  </w:num>
  <w:num w:numId="42">
    <w:abstractNumId w:val="6"/>
  </w:num>
  <w:num w:numId="43">
    <w:abstractNumId w:val="8"/>
  </w:num>
  <w:num w:numId="44">
    <w:abstractNumId w:val="15"/>
  </w:num>
  <w:num w:numId="45">
    <w:abstractNumId w:val="5"/>
  </w:num>
  <w:num w:numId="46">
    <w:abstractNumId w:val="10"/>
  </w:num>
  <w:num w:numId="47">
    <w:abstractNumId w:val="1"/>
  </w:num>
  <w:num w:numId="48">
    <w:abstractNumId w:val="39"/>
  </w:num>
  <w:num w:numId="4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AC9"/>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07D"/>
    <w:rsid w:val="000C7261"/>
    <w:rsid w:val="000C75BA"/>
    <w:rsid w:val="000D000E"/>
    <w:rsid w:val="000D0421"/>
    <w:rsid w:val="000D06CB"/>
    <w:rsid w:val="000D156F"/>
    <w:rsid w:val="000D1D8F"/>
    <w:rsid w:val="000D3849"/>
    <w:rsid w:val="000D396F"/>
    <w:rsid w:val="000D3A5D"/>
    <w:rsid w:val="000D3B86"/>
    <w:rsid w:val="000D3BDE"/>
    <w:rsid w:val="000D3D59"/>
    <w:rsid w:val="000D41AB"/>
    <w:rsid w:val="000D4748"/>
    <w:rsid w:val="000D482F"/>
    <w:rsid w:val="000D4E5E"/>
    <w:rsid w:val="000D4F52"/>
    <w:rsid w:val="000D516D"/>
    <w:rsid w:val="000D5178"/>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0FE"/>
    <w:rsid w:val="000F5AA1"/>
    <w:rsid w:val="000F5EAA"/>
    <w:rsid w:val="000F602E"/>
    <w:rsid w:val="000F6396"/>
    <w:rsid w:val="000F6B88"/>
    <w:rsid w:val="000F7143"/>
    <w:rsid w:val="000F74D7"/>
    <w:rsid w:val="000F78F0"/>
    <w:rsid w:val="0010047D"/>
    <w:rsid w:val="00100819"/>
    <w:rsid w:val="00100DB9"/>
    <w:rsid w:val="0010234C"/>
    <w:rsid w:val="00102DAE"/>
    <w:rsid w:val="00103662"/>
    <w:rsid w:val="00103C6C"/>
    <w:rsid w:val="00103E3A"/>
    <w:rsid w:val="00104737"/>
    <w:rsid w:val="00104D3A"/>
    <w:rsid w:val="00104F60"/>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891"/>
    <w:rsid w:val="00124AC0"/>
    <w:rsid w:val="00124DB3"/>
    <w:rsid w:val="00124F7A"/>
    <w:rsid w:val="00125C63"/>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5F5D"/>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851"/>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13"/>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748"/>
    <w:rsid w:val="001B78A4"/>
    <w:rsid w:val="001B7D9E"/>
    <w:rsid w:val="001B7E52"/>
    <w:rsid w:val="001C0999"/>
    <w:rsid w:val="001C0A09"/>
    <w:rsid w:val="001C0EC8"/>
    <w:rsid w:val="001C1C42"/>
    <w:rsid w:val="001C20E8"/>
    <w:rsid w:val="001C2CCA"/>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B7E"/>
    <w:rsid w:val="001C7307"/>
    <w:rsid w:val="001C7872"/>
    <w:rsid w:val="001C7D0C"/>
    <w:rsid w:val="001D030C"/>
    <w:rsid w:val="001D05F9"/>
    <w:rsid w:val="001D0D45"/>
    <w:rsid w:val="001D103F"/>
    <w:rsid w:val="001D1510"/>
    <w:rsid w:val="001D166F"/>
    <w:rsid w:val="001D1914"/>
    <w:rsid w:val="001D1DD8"/>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2BF"/>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820"/>
    <w:rsid w:val="001F3AEC"/>
    <w:rsid w:val="001F3F9C"/>
    <w:rsid w:val="001F4655"/>
    <w:rsid w:val="001F4D25"/>
    <w:rsid w:val="001F544A"/>
    <w:rsid w:val="001F5CA3"/>
    <w:rsid w:val="001F6052"/>
    <w:rsid w:val="001F60CB"/>
    <w:rsid w:val="001F6785"/>
    <w:rsid w:val="001F67AA"/>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37E0"/>
    <w:rsid w:val="00223810"/>
    <w:rsid w:val="002239CD"/>
    <w:rsid w:val="002240EA"/>
    <w:rsid w:val="00224133"/>
    <w:rsid w:val="00224CF7"/>
    <w:rsid w:val="00224F88"/>
    <w:rsid w:val="00225122"/>
    <w:rsid w:val="0022520F"/>
    <w:rsid w:val="00225419"/>
    <w:rsid w:val="0022573B"/>
    <w:rsid w:val="00225EAA"/>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0B08"/>
    <w:rsid w:val="002423A0"/>
    <w:rsid w:val="00242530"/>
    <w:rsid w:val="0024256A"/>
    <w:rsid w:val="00242C05"/>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486"/>
    <w:rsid w:val="002A0587"/>
    <w:rsid w:val="002A0902"/>
    <w:rsid w:val="002A0D78"/>
    <w:rsid w:val="002A0F48"/>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596"/>
    <w:rsid w:val="002C26BF"/>
    <w:rsid w:val="002C31B8"/>
    <w:rsid w:val="002C31F0"/>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344"/>
    <w:rsid w:val="002D2523"/>
    <w:rsid w:val="002D28E1"/>
    <w:rsid w:val="002D2913"/>
    <w:rsid w:val="002D3085"/>
    <w:rsid w:val="002D3343"/>
    <w:rsid w:val="002D33D5"/>
    <w:rsid w:val="002D35FE"/>
    <w:rsid w:val="002D39BE"/>
    <w:rsid w:val="002D3B38"/>
    <w:rsid w:val="002D3B4C"/>
    <w:rsid w:val="002D4188"/>
    <w:rsid w:val="002D453F"/>
    <w:rsid w:val="002D47E9"/>
    <w:rsid w:val="002D5119"/>
    <w:rsid w:val="002D534B"/>
    <w:rsid w:val="002D5589"/>
    <w:rsid w:val="002D5842"/>
    <w:rsid w:val="002D673C"/>
    <w:rsid w:val="002D67CE"/>
    <w:rsid w:val="002D6817"/>
    <w:rsid w:val="002D6D45"/>
    <w:rsid w:val="002D7063"/>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C22"/>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9F0"/>
    <w:rsid w:val="00336CD5"/>
    <w:rsid w:val="00337362"/>
    <w:rsid w:val="00337EA9"/>
    <w:rsid w:val="00337ED2"/>
    <w:rsid w:val="0034000B"/>
    <w:rsid w:val="00340394"/>
    <w:rsid w:val="003407E6"/>
    <w:rsid w:val="0034084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262"/>
    <w:rsid w:val="0035779E"/>
    <w:rsid w:val="00357BD1"/>
    <w:rsid w:val="003603DB"/>
    <w:rsid w:val="0036069B"/>
    <w:rsid w:val="00360E11"/>
    <w:rsid w:val="00361053"/>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6FDB"/>
    <w:rsid w:val="003879C2"/>
    <w:rsid w:val="00387CB0"/>
    <w:rsid w:val="00390456"/>
    <w:rsid w:val="0039057B"/>
    <w:rsid w:val="0039122A"/>
    <w:rsid w:val="00391B15"/>
    <w:rsid w:val="00391EA8"/>
    <w:rsid w:val="003932EC"/>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17B9"/>
    <w:rsid w:val="003A1ACF"/>
    <w:rsid w:val="003A22C7"/>
    <w:rsid w:val="003A384E"/>
    <w:rsid w:val="003A3CE6"/>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4D7"/>
    <w:rsid w:val="00402B05"/>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D3D"/>
    <w:rsid w:val="00413D62"/>
    <w:rsid w:val="0041541F"/>
    <w:rsid w:val="00415AC3"/>
    <w:rsid w:val="00416080"/>
    <w:rsid w:val="00416576"/>
    <w:rsid w:val="004168DF"/>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C0C"/>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15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387"/>
    <w:rsid w:val="00450987"/>
    <w:rsid w:val="00450AB7"/>
    <w:rsid w:val="00451BF7"/>
    <w:rsid w:val="004524A7"/>
    <w:rsid w:val="00453D78"/>
    <w:rsid w:val="00455335"/>
    <w:rsid w:val="0045537D"/>
    <w:rsid w:val="004553B0"/>
    <w:rsid w:val="0045551F"/>
    <w:rsid w:val="0045554F"/>
    <w:rsid w:val="0045647C"/>
    <w:rsid w:val="004566D2"/>
    <w:rsid w:val="004569D7"/>
    <w:rsid w:val="00456C0B"/>
    <w:rsid w:val="00456CB4"/>
    <w:rsid w:val="00457668"/>
    <w:rsid w:val="00460454"/>
    <w:rsid w:val="00460461"/>
    <w:rsid w:val="00460D9A"/>
    <w:rsid w:val="004612C4"/>
    <w:rsid w:val="00461E61"/>
    <w:rsid w:val="0046214D"/>
    <w:rsid w:val="004623A2"/>
    <w:rsid w:val="004627EC"/>
    <w:rsid w:val="00462CA0"/>
    <w:rsid w:val="00462E79"/>
    <w:rsid w:val="0046322C"/>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1B3"/>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132"/>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742"/>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B03"/>
    <w:rsid w:val="004C2DF1"/>
    <w:rsid w:val="004C56BA"/>
    <w:rsid w:val="004C5B5A"/>
    <w:rsid w:val="004C5CBD"/>
    <w:rsid w:val="004C691F"/>
    <w:rsid w:val="004C6F57"/>
    <w:rsid w:val="004C7102"/>
    <w:rsid w:val="004C73E7"/>
    <w:rsid w:val="004C7FF0"/>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F84"/>
    <w:rsid w:val="004F64F8"/>
    <w:rsid w:val="004F69F2"/>
    <w:rsid w:val="004F6B6A"/>
    <w:rsid w:val="004F6CD3"/>
    <w:rsid w:val="004F7198"/>
    <w:rsid w:val="004F742A"/>
    <w:rsid w:val="005006CE"/>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6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30836"/>
    <w:rsid w:val="00530D0D"/>
    <w:rsid w:val="0053124F"/>
    <w:rsid w:val="0053200A"/>
    <w:rsid w:val="005321AB"/>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705"/>
    <w:rsid w:val="00547C49"/>
    <w:rsid w:val="00550164"/>
    <w:rsid w:val="005508A1"/>
    <w:rsid w:val="00551563"/>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675D"/>
    <w:rsid w:val="005574D0"/>
    <w:rsid w:val="0055762C"/>
    <w:rsid w:val="00557644"/>
    <w:rsid w:val="00557DFE"/>
    <w:rsid w:val="00560645"/>
    <w:rsid w:val="00560FB6"/>
    <w:rsid w:val="00561066"/>
    <w:rsid w:val="0056156E"/>
    <w:rsid w:val="00561589"/>
    <w:rsid w:val="00561A57"/>
    <w:rsid w:val="00562292"/>
    <w:rsid w:val="00562471"/>
    <w:rsid w:val="0056281C"/>
    <w:rsid w:val="00562867"/>
    <w:rsid w:val="00563731"/>
    <w:rsid w:val="00563A9C"/>
    <w:rsid w:val="00564316"/>
    <w:rsid w:val="0056525B"/>
    <w:rsid w:val="00565385"/>
    <w:rsid w:val="00565DA4"/>
    <w:rsid w:val="00566361"/>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10D7"/>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362"/>
    <w:rsid w:val="005B7A26"/>
    <w:rsid w:val="005B7B1A"/>
    <w:rsid w:val="005C0049"/>
    <w:rsid w:val="005C02E3"/>
    <w:rsid w:val="005C0F28"/>
    <w:rsid w:val="005C0FD1"/>
    <w:rsid w:val="005C135E"/>
    <w:rsid w:val="005C17A7"/>
    <w:rsid w:val="005C1802"/>
    <w:rsid w:val="005C1AF0"/>
    <w:rsid w:val="005C2430"/>
    <w:rsid w:val="005C24DA"/>
    <w:rsid w:val="005C2CA5"/>
    <w:rsid w:val="005C347B"/>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012"/>
    <w:rsid w:val="005F0F7B"/>
    <w:rsid w:val="005F1593"/>
    <w:rsid w:val="005F16CB"/>
    <w:rsid w:val="005F1827"/>
    <w:rsid w:val="005F19E8"/>
    <w:rsid w:val="005F223E"/>
    <w:rsid w:val="005F23F0"/>
    <w:rsid w:val="005F2636"/>
    <w:rsid w:val="005F27CC"/>
    <w:rsid w:val="005F3D2B"/>
    <w:rsid w:val="005F4A0F"/>
    <w:rsid w:val="005F52A8"/>
    <w:rsid w:val="005F5DE0"/>
    <w:rsid w:val="005F61E1"/>
    <w:rsid w:val="005F62A4"/>
    <w:rsid w:val="005F6799"/>
    <w:rsid w:val="005F6E19"/>
    <w:rsid w:val="005F726A"/>
    <w:rsid w:val="005F76C5"/>
    <w:rsid w:val="005F7C9D"/>
    <w:rsid w:val="00600017"/>
    <w:rsid w:val="00600475"/>
    <w:rsid w:val="006009A8"/>
    <w:rsid w:val="00600CBD"/>
    <w:rsid w:val="00600CC9"/>
    <w:rsid w:val="00600FBE"/>
    <w:rsid w:val="006030CF"/>
    <w:rsid w:val="006032F0"/>
    <w:rsid w:val="00603528"/>
    <w:rsid w:val="006039E8"/>
    <w:rsid w:val="006048AB"/>
    <w:rsid w:val="00604F0B"/>
    <w:rsid w:val="0060500D"/>
    <w:rsid w:val="00605FD1"/>
    <w:rsid w:val="00606304"/>
    <w:rsid w:val="006069B7"/>
    <w:rsid w:val="006069E0"/>
    <w:rsid w:val="00606FF0"/>
    <w:rsid w:val="00607772"/>
    <w:rsid w:val="006078C3"/>
    <w:rsid w:val="0060796F"/>
    <w:rsid w:val="00607AD8"/>
    <w:rsid w:val="00610A3A"/>
    <w:rsid w:val="00610C63"/>
    <w:rsid w:val="0061230C"/>
    <w:rsid w:val="0061264C"/>
    <w:rsid w:val="00612A9F"/>
    <w:rsid w:val="00612B20"/>
    <w:rsid w:val="00612D15"/>
    <w:rsid w:val="00612F4C"/>
    <w:rsid w:val="00613F2F"/>
    <w:rsid w:val="006140F3"/>
    <w:rsid w:val="006141AC"/>
    <w:rsid w:val="00614757"/>
    <w:rsid w:val="00614D3F"/>
    <w:rsid w:val="00614E4F"/>
    <w:rsid w:val="00614EF7"/>
    <w:rsid w:val="00615998"/>
    <w:rsid w:val="006159E7"/>
    <w:rsid w:val="00615B58"/>
    <w:rsid w:val="00615E49"/>
    <w:rsid w:val="006164BA"/>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760"/>
    <w:rsid w:val="00626979"/>
    <w:rsid w:val="006274E3"/>
    <w:rsid w:val="006275CC"/>
    <w:rsid w:val="00627C04"/>
    <w:rsid w:val="00627D1D"/>
    <w:rsid w:val="00627D4F"/>
    <w:rsid w:val="00627D58"/>
    <w:rsid w:val="00627F47"/>
    <w:rsid w:val="00631023"/>
    <w:rsid w:val="00631EBD"/>
    <w:rsid w:val="00632297"/>
    <w:rsid w:val="00632634"/>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A04"/>
    <w:rsid w:val="00640D4F"/>
    <w:rsid w:val="00641D77"/>
    <w:rsid w:val="00642408"/>
    <w:rsid w:val="0064261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2D80"/>
    <w:rsid w:val="006A35D7"/>
    <w:rsid w:val="006A4BB6"/>
    <w:rsid w:val="006A5E95"/>
    <w:rsid w:val="006A651F"/>
    <w:rsid w:val="006A67C7"/>
    <w:rsid w:val="006A6A91"/>
    <w:rsid w:val="006A73CA"/>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3AD"/>
    <w:rsid w:val="006D2BF6"/>
    <w:rsid w:val="006D31D5"/>
    <w:rsid w:val="006D32C0"/>
    <w:rsid w:val="006D3CF1"/>
    <w:rsid w:val="006D4081"/>
    <w:rsid w:val="006D496B"/>
    <w:rsid w:val="006D4B5E"/>
    <w:rsid w:val="006D68B1"/>
    <w:rsid w:val="006D6FD8"/>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3DEE"/>
    <w:rsid w:val="006F43C5"/>
    <w:rsid w:val="006F462C"/>
    <w:rsid w:val="006F482D"/>
    <w:rsid w:val="006F79E6"/>
    <w:rsid w:val="0070020C"/>
    <w:rsid w:val="007003B7"/>
    <w:rsid w:val="007004CD"/>
    <w:rsid w:val="007005C3"/>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5E5"/>
    <w:rsid w:val="007147B8"/>
    <w:rsid w:val="00714E1C"/>
    <w:rsid w:val="007152B4"/>
    <w:rsid w:val="0071536C"/>
    <w:rsid w:val="007155CB"/>
    <w:rsid w:val="00715C08"/>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4C6"/>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2F7E"/>
    <w:rsid w:val="007538B7"/>
    <w:rsid w:val="00753BFE"/>
    <w:rsid w:val="007540AB"/>
    <w:rsid w:val="00754B57"/>
    <w:rsid w:val="00754E89"/>
    <w:rsid w:val="0075521A"/>
    <w:rsid w:val="007552F7"/>
    <w:rsid w:val="007554B9"/>
    <w:rsid w:val="0075585E"/>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ABC"/>
    <w:rsid w:val="00764C00"/>
    <w:rsid w:val="00764CDF"/>
    <w:rsid w:val="00765479"/>
    <w:rsid w:val="00765544"/>
    <w:rsid w:val="00766769"/>
    <w:rsid w:val="00766869"/>
    <w:rsid w:val="00766B62"/>
    <w:rsid w:val="00766F65"/>
    <w:rsid w:val="007673C2"/>
    <w:rsid w:val="00767A99"/>
    <w:rsid w:val="00770536"/>
    <w:rsid w:val="00770608"/>
    <w:rsid w:val="0077095A"/>
    <w:rsid w:val="00771483"/>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55E"/>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6CC8"/>
    <w:rsid w:val="007B746F"/>
    <w:rsid w:val="007B74E7"/>
    <w:rsid w:val="007B765F"/>
    <w:rsid w:val="007B7809"/>
    <w:rsid w:val="007B7924"/>
    <w:rsid w:val="007C061C"/>
    <w:rsid w:val="007C0C63"/>
    <w:rsid w:val="007C103D"/>
    <w:rsid w:val="007C1424"/>
    <w:rsid w:val="007C1426"/>
    <w:rsid w:val="007C1A5F"/>
    <w:rsid w:val="007C20BC"/>
    <w:rsid w:val="007C2596"/>
    <w:rsid w:val="007C27CC"/>
    <w:rsid w:val="007C35DB"/>
    <w:rsid w:val="007C4D38"/>
    <w:rsid w:val="007C538E"/>
    <w:rsid w:val="007C6532"/>
    <w:rsid w:val="007C6575"/>
    <w:rsid w:val="007C6D11"/>
    <w:rsid w:val="007C792F"/>
    <w:rsid w:val="007C79B6"/>
    <w:rsid w:val="007D0B4E"/>
    <w:rsid w:val="007D106C"/>
    <w:rsid w:val="007D127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7D"/>
    <w:rsid w:val="00802AAF"/>
    <w:rsid w:val="00802F60"/>
    <w:rsid w:val="008034C9"/>
    <w:rsid w:val="008038EE"/>
    <w:rsid w:val="00806ACB"/>
    <w:rsid w:val="00806F83"/>
    <w:rsid w:val="008073D4"/>
    <w:rsid w:val="00807EB8"/>
    <w:rsid w:val="00811103"/>
    <w:rsid w:val="0081171D"/>
    <w:rsid w:val="00812260"/>
    <w:rsid w:val="00812D35"/>
    <w:rsid w:val="00813450"/>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C8B"/>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04B"/>
    <w:rsid w:val="008413CF"/>
    <w:rsid w:val="0084176D"/>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3325"/>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14"/>
    <w:rsid w:val="0087218F"/>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9D"/>
    <w:rsid w:val="008B1915"/>
    <w:rsid w:val="008B27FB"/>
    <w:rsid w:val="008B28FD"/>
    <w:rsid w:val="008B300D"/>
    <w:rsid w:val="008B307D"/>
    <w:rsid w:val="008B3D0A"/>
    <w:rsid w:val="008B4658"/>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6548"/>
    <w:rsid w:val="008D7282"/>
    <w:rsid w:val="008D7321"/>
    <w:rsid w:val="008D742B"/>
    <w:rsid w:val="008E0204"/>
    <w:rsid w:val="008E068D"/>
    <w:rsid w:val="008E19EC"/>
    <w:rsid w:val="008E205A"/>
    <w:rsid w:val="008E20DD"/>
    <w:rsid w:val="008E2228"/>
    <w:rsid w:val="008E24A9"/>
    <w:rsid w:val="008E2C63"/>
    <w:rsid w:val="008E2D5E"/>
    <w:rsid w:val="008E2FB9"/>
    <w:rsid w:val="008E3047"/>
    <w:rsid w:val="008E36C9"/>
    <w:rsid w:val="008E3FA0"/>
    <w:rsid w:val="008E44A9"/>
    <w:rsid w:val="008E46AB"/>
    <w:rsid w:val="008E4993"/>
    <w:rsid w:val="008E4F70"/>
    <w:rsid w:val="008E534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4A64"/>
    <w:rsid w:val="008F4A70"/>
    <w:rsid w:val="008F4EC2"/>
    <w:rsid w:val="008F5202"/>
    <w:rsid w:val="008F5776"/>
    <w:rsid w:val="008F58E6"/>
    <w:rsid w:val="008F5A9A"/>
    <w:rsid w:val="008F5AFB"/>
    <w:rsid w:val="008F5B46"/>
    <w:rsid w:val="008F5EB3"/>
    <w:rsid w:val="008F67DB"/>
    <w:rsid w:val="008F6927"/>
    <w:rsid w:val="008F6B5D"/>
    <w:rsid w:val="008F76D7"/>
    <w:rsid w:val="008F7C82"/>
    <w:rsid w:val="008F7E88"/>
    <w:rsid w:val="008F7EA9"/>
    <w:rsid w:val="0090009C"/>
    <w:rsid w:val="0090011F"/>
    <w:rsid w:val="0090012C"/>
    <w:rsid w:val="009005EA"/>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160"/>
    <w:rsid w:val="00906164"/>
    <w:rsid w:val="00907222"/>
    <w:rsid w:val="0090740A"/>
    <w:rsid w:val="00907BDD"/>
    <w:rsid w:val="00910286"/>
    <w:rsid w:val="009103ED"/>
    <w:rsid w:val="00911298"/>
    <w:rsid w:val="00911850"/>
    <w:rsid w:val="00911BCB"/>
    <w:rsid w:val="00912D86"/>
    <w:rsid w:val="00912F71"/>
    <w:rsid w:val="0091313F"/>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29D5"/>
    <w:rsid w:val="00923138"/>
    <w:rsid w:val="009237C3"/>
    <w:rsid w:val="00923C4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B52"/>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6F94"/>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809EC"/>
    <w:rsid w:val="00980A63"/>
    <w:rsid w:val="00980D0B"/>
    <w:rsid w:val="00981077"/>
    <w:rsid w:val="00982BE8"/>
    <w:rsid w:val="00982DEB"/>
    <w:rsid w:val="00983246"/>
    <w:rsid w:val="00983B02"/>
    <w:rsid w:val="00983C1C"/>
    <w:rsid w:val="00983F69"/>
    <w:rsid w:val="009850F7"/>
    <w:rsid w:val="00985F97"/>
    <w:rsid w:val="00987127"/>
    <w:rsid w:val="00987142"/>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683"/>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1D3"/>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69B"/>
    <w:rsid w:val="009E20BA"/>
    <w:rsid w:val="009E21BA"/>
    <w:rsid w:val="009E2A6C"/>
    <w:rsid w:val="009E2DF8"/>
    <w:rsid w:val="009E34CC"/>
    <w:rsid w:val="009E36FB"/>
    <w:rsid w:val="009E3912"/>
    <w:rsid w:val="009E3F31"/>
    <w:rsid w:val="009E41E6"/>
    <w:rsid w:val="009E48F7"/>
    <w:rsid w:val="009E4B68"/>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77E"/>
    <w:rsid w:val="00A16B34"/>
    <w:rsid w:val="00A16F28"/>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AF0"/>
    <w:rsid w:val="00A37DC2"/>
    <w:rsid w:val="00A37EC2"/>
    <w:rsid w:val="00A4017B"/>
    <w:rsid w:val="00A40398"/>
    <w:rsid w:val="00A40591"/>
    <w:rsid w:val="00A41076"/>
    <w:rsid w:val="00A4127C"/>
    <w:rsid w:val="00A41A1A"/>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025A"/>
    <w:rsid w:val="00A60AE8"/>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0F4B"/>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63B"/>
    <w:rsid w:val="00AA294B"/>
    <w:rsid w:val="00AA29C4"/>
    <w:rsid w:val="00AA2A31"/>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987"/>
    <w:rsid w:val="00AB5D09"/>
    <w:rsid w:val="00AB6447"/>
    <w:rsid w:val="00AB6B4C"/>
    <w:rsid w:val="00AB6FA3"/>
    <w:rsid w:val="00AC0012"/>
    <w:rsid w:val="00AC015B"/>
    <w:rsid w:val="00AC049E"/>
    <w:rsid w:val="00AC14A3"/>
    <w:rsid w:val="00AC14C2"/>
    <w:rsid w:val="00AC19C8"/>
    <w:rsid w:val="00AC1BC7"/>
    <w:rsid w:val="00AC1CC4"/>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879"/>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5D50"/>
    <w:rsid w:val="00B36453"/>
    <w:rsid w:val="00B36528"/>
    <w:rsid w:val="00B3682B"/>
    <w:rsid w:val="00B36862"/>
    <w:rsid w:val="00B36BC0"/>
    <w:rsid w:val="00B36DE4"/>
    <w:rsid w:val="00B402CE"/>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C8C"/>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2C1"/>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6CB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77F"/>
    <w:rsid w:val="00BA3BF6"/>
    <w:rsid w:val="00BA43C9"/>
    <w:rsid w:val="00BA4CA7"/>
    <w:rsid w:val="00BA5497"/>
    <w:rsid w:val="00BA56E5"/>
    <w:rsid w:val="00BA5DD4"/>
    <w:rsid w:val="00BA7109"/>
    <w:rsid w:val="00BA7296"/>
    <w:rsid w:val="00BA7B14"/>
    <w:rsid w:val="00BB03C7"/>
    <w:rsid w:val="00BB0964"/>
    <w:rsid w:val="00BB1201"/>
    <w:rsid w:val="00BB1388"/>
    <w:rsid w:val="00BB1454"/>
    <w:rsid w:val="00BB174B"/>
    <w:rsid w:val="00BB1DCF"/>
    <w:rsid w:val="00BB1F99"/>
    <w:rsid w:val="00BB1FA1"/>
    <w:rsid w:val="00BB2058"/>
    <w:rsid w:val="00BB3252"/>
    <w:rsid w:val="00BB33ED"/>
    <w:rsid w:val="00BB38C6"/>
    <w:rsid w:val="00BB3A86"/>
    <w:rsid w:val="00BB3B65"/>
    <w:rsid w:val="00BB3D0A"/>
    <w:rsid w:val="00BB3ED2"/>
    <w:rsid w:val="00BB4ED6"/>
    <w:rsid w:val="00BB5AC3"/>
    <w:rsid w:val="00BB674A"/>
    <w:rsid w:val="00BB67FC"/>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13F"/>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5D1"/>
    <w:rsid w:val="00BF3B9A"/>
    <w:rsid w:val="00BF3DD0"/>
    <w:rsid w:val="00BF4171"/>
    <w:rsid w:val="00BF4801"/>
    <w:rsid w:val="00BF48AB"/>
    <w:rsid w:val="00BF4C44"/>
    <w:rsid w:val="00BF5100"/>
    <w:rsid w:val="00BF574E"/>
    <w:rsid w:val="00BF57BD"/>
    <w:rsid w:val="00BF6341"/>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A37"/>
    <w:rsid w:val="00C17B08"/>
    <w:rsid w:val="00C200A1"/>
    <w:rsid w:val="00C203AB"/>
    <w:rsid w:val="00C208F5"/>
    <w:rsid w:val="00C2171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31"/>
    <w:rsid w:val="00C31EE4"/>
    <w:rsid w:val="00C31F08"/>
    <w:rsid w:val="00C325A4"/>
    <w:rsid w:val="00C327F1"/>
    <w:rsid w:val="00C33067"/>
    <w:rsid w:val="00C331C3"/>
    <w:rsid w:val="00C34F06"/>
    <w:rsid w:val="00C35402"/>
    <w:rsid w:val="00C35492"/>
    <w:rsid w:val="00C35783"/>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14BE"/>
    <w:rsid w:val="00C721FF"/>
    <w:rsid w:val="00C72D48"/>
    <w:rsid w:val="00C735B9"/>
    <w:rsid w:val="00C73779"/>
    <w:rsid w:val="00C74139"/>
    <w:rsid w:val="00C74441"/>
    <w:rsid w:val="00C7483D"/>
    <w:rsid w:val="00C75ED1"/>
    <w:rsid w:val="00C75F9F"/>
    <w:rsid w:val="00C77B24"/>
    <w:rsid w:val="00C77DD7"/>
    <w:rsid w:val="00C80016"/>
    <w:rsid w:val="00C802F9"/>
    <w:rsid w:val="00C80E9E"/>
    <w:rsid w:val="00C81022"/>
    <w:rsid w:val="00C81AC2"/>
    <w:rsid w:val="00C81CCE"/>
    <w:rsid w:val="00C82096"/>
    <w:rsid w:val="00C828B4"/>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768"/>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12E"/>
    <w:rsid w:val="00CB3212"/>
    <w:rsid w:val="00CB331B"/>
    <w:rsid w:val="00CB3732"/>
    <w:rsid w:val="00CB3834"/>
    <w:rsid w:val="00CB39AC"/>
    <w:rsid w:val="00CB4857"/>
    <w:rsid w:val="00CB648D"/>
    <w:rsid w:val="00CB6538"/>
    <w:rsid w:val="00CB694B"/>
    <w:rsid w:val="00CB7014"/>
    <w:rsid w:val="00CB7541"/>
    <w:rsid w:val="00CB75BD"/>
    <w:rsid w:val="00CB7770"/>
    <w:rsid w:val="00CB7CFA"/>
    <w:rsid w:val="00CC199D"/>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158"/>
    <w:rsid w:val="00CF4B65"/>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46F"/>
    <w:rsid w:val="00D22539"/>
    <w:rsid w:val="00D22860"/>
    <w:rsid w:val="00D22E1F"/>
    <w:rsid w:val="00D23413"/>
    <w:rsid w:val="00D248D7"/>
    <w:rsid w:val="00D25137"/>
    <w:rsid w:val="00D254C6"/>
    <w:rsid w:val="00D25507"/>
    <w:rsid w:val="00D2557C"/>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7E3"/>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5AFA"/>
    <w:rsid w:val="00D75E56"/>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A6D"/>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3EA"/>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5CFB"/>
    <w:rsid w:val="00D968B1"/>
    <w:rsid w:val="00D96993"/>
    <w:rsid w:val="00D9736C"/>
    <w:rsid w:val="00D9754F"/>
    <w:rsid w:val="00D975DE"/>
    <w:rsid w:val="00D97669"/>
    <w:rsid w:val="00D97AD4"/>
    <w:rsid w:val="00D97ECC"/>
    <w:rsid w:val="00DA1588"/>
    <w:rsid w:val="00DA1FB6"/>
    <w:rsid w:val="00DA22AB"/>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ADE"/>
    <w:rsid w:val="00DB3EED"/>
    <w:rsid w:val="00DB423F"/>
    <w:rsid w:val="00DB48F9"/>
    <w:rsid w:val="00DB4E89"/>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31D9"/>
    <w:rsid w:val="00E0405D"/>
    <w:rsid w:val="00E040F7"/>
    <w:rsid w:val="00E045D1"/>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0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3C5"/>
    <w:rsid w:val="00E55DE5"/>
    <w:rsid w:val="00E5627B"/>
    <w:rsid w:val="00E5634C"/>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6E"/>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6B1"/>
    <w:rsid w:val="00EA3C1E"/>
    <w:rsid w:val="00EA52E3"/>
    <w:rsid w:val="00EA5B61"/>
    <w:rsid w:val="00EA62FC"/>
    <w:rsid w:val="00EA6B83"/>
    <w:rsid w:val="00EA73E8"/>
    <w:rsid w:val="00EA7CA5"/>
    <w:rsid w:val="00EA7DDA"/>
    <w:rsid w:val="00EB0395"/>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DFE"/>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917"/>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EF8"/>
    <w:rsid w:val="00F21FB3"/>
    <w:rsid w:val="00F22076"/>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11D"/>
    <w:rsid w:val="00FB1B50"/>
    <w:rsid w:val="00FB1D21"/>
    <w:rsid w:val="00FB1DAD"/>
    <w:rsid w:val="00FB267E"/>
    <w:rsid w:val="00FB3D11"/>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4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 w:val="02D89277"/>
    <w:rsid w:val="04EEB5FA"/>
    <w:rsid w:val="0932DF42"/>
    <w:rsid w:val="156DA1A7"/>
    <w:rsid w:val="178F017F"/>
    <w:rsid w:val="19F7B9FD"/>
    <w:rsid w:val="220B5490"/>
    <w:rsid w:val="292C31AC"/>
    <w:rsid w:val="2D503CAF"/>
    <w:rsid w:val="2D7099C3"/>
    <w:rsid w:val="3C1D9312"/>
    <w:rsid w:val="3C5E1B14"/>
    <w:rsid w:val="43109FA0"/>
    <w:rsid w:val="47916F1E"/>
    <w:rsid w:val="488147B4"/>
    <w:rsid w:val="4C4E73AD"/>
    <w:rsid w:val="50C91D1C"/>
    <w:rsid w:val="51E8637E"/>
    <w:rsid w:val="54EC0097"/>
    <w:rsid w:val="56FD0386"/>
    <w:rsid w:val="5BF96425"/>
    <w:rsid w:val="5DC5BFA4"/>
    <w:rsid w:val="68F593E7"/>
    <w:rsid w:val="6C271F32"/>
    <w:rsid w:val="71CCEB58"/>
    <w:rsid w:val="7C6E74EE"/>
    <w:rsid w:val="7E635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8ADF0E29-6194-4794-A737-1D5AAE8A3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rsid w:val="000D3D59"/>
    <w:rPr>
      <w:rFonts w:eastAsia="Times New Roman"/>
      <w:lang w:val="x-none"/>
    </w:rPr>
  </w:style>
  <w:style w:type="paragraph" w:customStyle="1" w:styleId="textintend3">
    <w:name w:val="text intend 3"/>
    <w:basedOn w:val="Text"/>
    <w:rsid w:val="00503EFF"/>
    <w:pPr>
      <w:widowControl/>
      <w:numPr>
        <w:numId w:val="3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65186">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962590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07DEA-D219-4CB5-A8BD-674211DE2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3258F1A-DD92-4A1D-8C9D-A48F0F734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41</TotalTime>
  <Pages>5</Pages>
  <Words>1374</Words>
  <Characters>6777</Characters>
  <Application>Microsoft Office Word</Application>
  <DocSecurity>0</DocSecurity>
  <Lines>271</Lines>
  <Paragraphs>106</Paragraphs>
  <ScaleCrop>false</ScaleCrop>
  <Company>Intel Corporation</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57</cp:revision>
  <cp:lastPrinted>2019-03-04T22:21:00Z</cp:lastPrinted>
  <dcterms:created xsi:type="dcterms:W3CDTF">2020-02-14T01:12:00Z</dcterms:created>
  <dcterms:modified xsi:type="dcterms:W3CDTF">2020-02-15T02:09:00Z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8727f6ac-4bbe-4c91-a50d-0338dd298b52</vt:lpwstr>
  </property>
  <property fmtid="{D5CDD505-2E9C-101B-9397-08002B2CF9AE}" pid="3" name="CTP_TimeStamp">
    <vt:lpwstr>2020-02-15 02:09:08Z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